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_xmlsignatures/sig.xml" ContentType="application/vnd.openxmlformats-package.digital-signature-xmlsignatur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_xmlsignatures/origin.sigs" Id="Raab4d737850146c5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490" w:rsidRDefault="00806574" w:rsidP="00B428A6">
      <w:pPr>
        <w:ind w:firstLine="0"/>
        <w:rPr>
          <w:b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20.9pt;height:60.45pt">
            <v:imagedata r:id="rId8" o:title=""/>
            <o:lock v:ext="edit" ungrouping="t" rotation="t" cropping="t" verticies="t" text="t" grouping="t"/>
            <o:signatureline v:ext="edit" id="{F0745052-6007-4871-BCFF-4C89AF08B1AB}" provid="{00000000-0000-0000-0000-000000000000}" issignatureline="t"/>
          </v:shape>
        </w:pict>
      </w:r>
    </w:p>
    <w:p w:rsidR="000A2C72" w:rsidRPr="00C75511" w:rsidRDefault="000A2C72" w:rsidP="000A2C72">
      <w:pPr>
        <w:tabs>
          <w:tab w:val="left" w:pos="709"/>
        </w:tabs>
        <w:spacing w:line="264" w:lineRule="auto"/>
        <w:ind w:firstLine="0"/>
        <w:jc w:val="left"/>
        <w:rPr>
          <w:b/>
          <w:lang w:eastAsia="bg-BG"/>
        </w:rPr>
      </w:pPr>
      <w:r w:rsidRPr="00C75511">
        <w:rPr>
          <w:b/>
          <w:lang w:eastAsia="bg-BG"/>
        </w:rPr>
        <w:t>ДО</w:t>
      </w:r>
    </w:p>
    <w:p w:rsidR="000A2C72" w:rsidRPr="00C75511" w:rsidRDefault="00657A1E" w:rsidP="000A2C72">
      <w:pPr>
        <w:tabs>
          <w:tab w:val="left" w:pos="709"/>
        </w:tabs>
        <w:spacing w:line="264" w:lineRule="auto"/>
        <w:ind w:firstLine="0"/>
        <w:jc w:val="left"/>
        <w:rPr>
          <w:b/>
          <w:lang w:eastAsia="bg-BG"/>
        </w:rPr>
      </w:pPr>
      <w:r>
        <w:rPr>
          <w:b/>
          <w:lang w:eastAsia="bg-BG"/>
        </w:rPr>
        <w:t>ИНЖ. ОГНЯН АТАНАСОВ</w:t>
      </w:r>
    </w:p>
    <w:p w:rsidR="00657A1E" w:rsidRPr="00657A1E" w:rsidRDefault="00657A1E" w:rsidP="00657A1E">
      <w:pPr>
        <w:tabs>
          <w:tab w:val="left" w:pos="709"/>
        </w:tabs>
        <w:spacing w:line="264" w:lineRule="auto"/>
        <w:ind w:firstLine="0"/>
        <w:jc w:val="left"/>
        <w:rPr>
          <w:b/>
          <w:bCs/>
          <w:lang w:val="en-US" w:eastAsia="bg-BG"/>
        </w:rPr>
      </w:pPr>
      <w:r w:rsidRPr="00657A1E">
        <w:rPr>
          <w:b/>
          <w:bCs/>
          <w:lang w:val="en-US" w:eastAsia="bg-BG"/>
        </w:rPr>
        <w:t>КМЕТ НА ОБЩИНА КЮСТЕНДИЛ И</w:t>
      </w:r>
    </w:p>
    <w:p w:rsidR="00657A1E" w:rsidRPr="00657A1E" w:rsidRDefault="00657A1E" w:rsidP="00657A1E">
      <w:pPr>
        <w:tabs>
          <w:tab w:val="left" w:pos="709"/>
        </w:tabs>
        <w:spacing w:line="264" w:lineRule="auto"/>
        <w:ind w:firstLine="0"/>
        <w:jc w:val="left"/>
        <w:rPr>
          <w:b/>
          <w:bCs/>
          <w:lang w:val="en-US" w:eastAsia="bg-BG"/>
        </w:rPr>
      </w:pPr>
      <w:r w:rsidRPr="00657A1E">
        <w:rPr>
          <w:b/>
          <w:bCs/>
          <w:lang w:val="en-US" w:eastAsia="bg-BG"/>
        </w:rPr>
        <w:t>ПРЕДСЕДАТЕЛ НА РЕГИОНАЛНИЯ СЪВЕТ ЗА РАЗВИТИЕ</w:t>
      </w:r>
    </w:p>
    <w:p w:rsidR="000A2C72" w:rsidRDefault="00657A1E" w:rsidP="00657A1E">
      <w:pPr>
        <w:tabs>
          <w:tab w:val="left" w:pos="709"/>
        </w:tabs>
        <w:spacing w:line="264" w:lineRule="auto"/>
        <w:ind w:firstLine="0"/>
        <w:jc w:val="left"/>
        <w:rPr>
          <w:b/>
          <w:bCs/>
          <w:lang w:val="en-US" w:eastAsia="bg-BG"/>
        </w:rPr>
      </w:pPr>
      <w:r w:rsidRPr="00657A1E">
        <w:rPr>
          <w:b/>
          <w:bCs/>
          <w:lang w:val="en-US" w:eastAsia="bg-BG"/>
        </w:rPr>
        <w:t>НА ЮГОЗАПАДЕН РЕГИОН ЗА ПЛАНИРАНЕ</w:t>
      </w:r>
    </w:p>
    <w:p w:rsidR="00F81323" w:rsidRPr="0053384A" w:rsidRDefault="00F81323" w:rsidP="00657A1E">
      <w:pPr>
        <w:tabs>
          <w:tab w:val="left" w:pos="709"/>
        </w:tabs>
        <w:spacing w:line="264" w:lineRule="auto"/>
        <w:ind w:firstLine="0"/>
        <w:jc w:val="left"/>
        <w:rPr>
          <w:b/>
          <w:bCs/>
          <w:sz w:val="8"/>
          <w:szCs w:val="8"/>
          <w:lang w:val="en-US" w:eastAsia="bg-BG"/>
        </w:rPr>
      </w:pPr>
    </w:p>
    <w:p w:rsidR="001E390C" w:rsidRPr="00AF7111" w:rsidRDefault="001E390C" w:rsidP="00657A1E">
      <w:pPr>
        <w:tabs>
          <w:tab w:val="left" w:pos="709"/>
        </w:tabs>
        <w:spacing w:line="264" w:lineRule="auto"/>
        <w:ind w:firstLine="0"/>
        <w:jc w:val="left"/>
        <w:rPr>
          <w:b/>
          <w:bCs/>
          <w:sz w:val="16"/>
          <w:szCs w:val="16"/>
          <w:lang w:val="en-US" w:eastAsia="bg-BG"/>
        </w:rPr>
      </w:pPr>
    </w:p>
    <w:p w:rsidR="00F81323" w:rsidRDefault="00F81323" w:rsidP="00657A1E">
      <w:pPr>
        <w:tabs>
          <w:tab w:val="left" w:pos="709"/>
        </w:tabs>
        <w:spacing w:line="264" w:lineRule="auto"/>
        <w:ind w:firstLine="0"/>
        <w:jc w:val="left"/>
        <w:rPr>
          <w:b/>
          <w:bCs/>
          <w:lang w:eastAsia="bg-BG"/>
        </w:rPr>
      </w:pPr>
      <w:r>
        <w:rPr>
          <w:b/>
          <w:bCs/>
          <w:lang w:eastAsia="bg-BG"/>
        </w:rPr>
        <w:t>КОПИЕ ДО:</w:t>
      </w:r>
    </w:p>
    <w:p w:rsidR="00F81323" w:rsidRDefault="00F81323" w:rsidP="00657A1E">
      <w:pPr>
        <w:tabs>
          <w:tab w:val="left" w:pos="709"/>
        </w:tabs>
        <w:spacing w:line="264" w:lineRule="auto"/>
        <w:ind w:firstLine="0"/>
        <w:jc w:val="left"/>
        <w:rPr>
          <w:b/>
          <w:bCs/>
          <w:lang w:eastAsia="bg-BG"/>
        </w:rPr>
      </w:pPr>
      <w:r>
        <w:rPr>
          <w:b/>
          <w:bCs/>
          <w:lang w:eastAsia="bg-BG"/>
        </w:rPr>
        <w:t>Г-ЖА ДЖЕНИ УЗУНОВА</w:t>
      </w:r>
    </w:p>
    <w:p w:rsidR="00F81323" w:rsidRPr="00F81323" w:rsidRDefault="00F81323" w:rsidP="00657A1E">
      <w:pPr>
        <w:tabs>
          <w:tab w:val="left" w:pos="709"/>
        </w:tabs>
        <w:spacing w:line="264" w:lineRule="auto"/>
        <w:ind w:firstLine="0"/>
        <w:jc w:val="left"/>
        <w:rPr>
          <w:b/>
          <w:caps/>
          <w:lang w:eastAsia="bg-BG"/>
        </w:rPr>
      </w:pPr>
      <w:r w:rsidRPr="00F81323">
        <w:rPr>
          <w:b/>
          <w:caps/>
          <w:lang w:eastAsia="bg-BG"/>
        </w:rPr>
        <w:t xml:space="preserve">началник отдел „Югозападен район“ </w:t>
      </w:r>
    </w:p>
    <w:p w:rsidR="00F81323" w:rsidRDefault="00F81323" w:rsidP="00657A1E">
      <w:pPr>
        <w:tabs>
          <w:tab w:val="left" w:pos="709"/>
        </w:tabs>
        <w:spacing w:line="264" w:lineRule="auto"/>
        <w:ind w:firstLine="0"/>
        <w:jc w:val="left"/>
        <w:rPr>
          <w:b/>
          <w:caps/>
          <w:lang w:eastAsia="bg-BG"/>
        </w:rPr>
      </w:pPr>
      <w:r w:rsidRPr="00F81323">
        <w:rPr>
          <w:b/>
          <w:caps/>
          <w:lang w:eastAsia="bg-BG"/>
        </w:rPr>
        <w:t>Главна дирекция „Стратегическо планиране</w:t>
      </w:r>
    </w:p>
    <w:p w:rsidR="00F81323" w:rsidRPr="00F81323" w:rsidRDefault="00F81323" w:rsidP="00657A1E">
      <w:pPr>
        <w:tabs>
          <w:tab w:val="left" w:pos="709"/>
        </w:tabs>
        <w:spacing w:line="264" w:lineRule="auto"/>
        <w:ind w:firstLine="0"/>
        <w:jc w:val="left"/>
        <w:rPr>
          <w:b/>
          <w:caps/>
          <w:lang w:eastAsia="bg-BG"/>
        </w:rPr>
      </w:pPr>
      <w:r w:rsidRPr="00F81323">
        <w:rPr>
          <w:b/>
          <w:caps/>
          <w:lang w:eastAsia="bg-BG"/>
        </w:rPr>
        <w:t>и програми за регионално развитие“</w:t>
      </w:r>
    </w:p>
    <w:p w:rsidR="00F81323" w:rsidRDefault="00F81323" w:rsidP="00657A1E">
      <w:pPr>
        <w:tabs>
          <w:tab w:val="left" w:pos="709"/>
        </w:tabs>
        <w:spacing w:line="264" w:lineRule="auto"/>
        <w:ind w:firstLine="0"/>
        <w:jc w:val="left"/>
        <w:rPr>
          <w:b/>
          <w:lang w:eastAsia="bg-BG"/>
        </w:rPr>
      </w:pPr>
      <w:r>
        <w:rPr>
          <w:b/>
          <w:lang w:eastAsia="bg-BG"/>
        </w:rPr>
        <w:t>МИНИСТЕРСТВО НА РЕГИОНАЛНОТО РАЗВИТИЕ</w:t>
      </w:r>
    </w:p>
    <w:p w:rsidR="00F81323" w:rsidRPr="00F81323" w:rsidRDefault="00F81323" w:rsidP="00657A1E">
      <w:pPr>
        <w:tabs>
          <w:tab w:val="left" w:pos="709"/>
        </w:tabs>
        <w:spacing w:line="264" w:lineRule="auto"/>
        <w:ind w:firstLine="0"/>
        <w:jc w:val="left"/>
        <w:rPr>
          <w:b/>
          <w:lang w:eastAsia="bg-BG"/>
        </w:rPr>
      </w:pPr>
      <w:r>
        <w:rPr>
          <w:b/>
          <w:lang w:eastAsia="bg-BG"/>
        </w:rPr>
        <w:t>И БЛАГОУСТРОЙСТВОТО</w:t>
      </w:r>
    </w:p>
    <w:p w:rsidR="000A2C72" w:rsidRPr="00051653" w:rsidRDefault="000A2C72" w:rsidP="000A2C72">
      <w:pPr>
        <w:tabs>
          <w:tab w:val="left" w:pos="709"/>
        </w:tabs>
        <w:ind w:firstLine="0"/>
        <w:jc w:val="left"/>
        <w:rPr>
          <w:b/>
          <w:sz w:val="12"/>
          <w:szCs w:val="12"/>
          <w:lang w:eastAsia="bg-BG"/>
        </w:rPr>
      </w:pPr>
    </w:p>
    <w:p w:rsidR="001E390C" w:rsidRPr="0053384A" w:rsidRDefault="001E390C" w:rsidP="000A2C72">
      <w:pPr>
        <w:tabs>
          <w:tab w:val="left" w:pos="709"/>
        </w:tabs>
        <w:ind w:firstLine="0"/>
        <w:jc w:val="left"/>
        <w:rPr>
          <w:sz w:val="16"/>
          <w:szCs w:val="16"/>
          <w:lang w:eastAsia="bg-BG"/>
        </w:rPr>
      </w:pPr>
    </w:p>
    <w:p w:rsidR="000A2C72" w:rsidRPr="00580399" w:rsidRDefault="000A2C72" w:rsidP="000A2C72">
      <w:pPr>
        <w:tabs>
          <w:tab w:val="left" w:pos="709"/>
        </w:tabs>
        <w:ind w:firstLine="0"/>
        <w:jc w:val="left"/>
        <w:rPr>
          <w:lang w:eastAsia="bg-BG"/>
        </w:rPr>
      </w:pPr>
      <w:r w:rsidRPr="00580399">
        <w:rPr>
          <w:lang w:eastAsia="bg-BG"/>
        </w:rPr>
        <w:t>На ваш изх. №</w:t>
      </w:r>
      <w:r w:rsidRPr="00580399">
        <w:t xml:space="preserve"> </w:t>
      </w:r>
      <w:r w:rsidR="00657A1E">
        <w:t>92</w:t>
      </w:r>
      <w:r w:rsidRPr="00580399">
        <w:rPr>
          <w:lang w:eastAsia="bg-BG"/>
        </w:rPr>
        <w:t>-0</w:t>
      </w:r>
      <w:r w:rsidR="00657A1E">
        <w:rPr>
          <w:lang w:eastAsia="bg-BG"/>
        </w:rPr>
        <w:t>0</w:t>
      </w:r>
      <w:r w:rsidRPr="00580399">
        <w:rPr>
          <w:lang w:eastAsia="bg-BG"/>
        </w:rPr>
        <w:t>-</w:t>
      </w:r>
      <w:r w:rsidR="00657A1E">
        <w:rPr>
          <w:lang w:eastAsia="bg-BG"/>
        </w:rPr>
        <w:t>3361-</w:t>
      </w:r>
      <w:r w:rsidR="00657A1E">
        <w:rPr>
          <w:lang w:val="en-US" w:eastAsia="bg-BG"/>
        </w:rPr>
        <w:t>(2)</w:t>
      </w:r>
      <w:r w:rsidRPr="00580399">
        <w:rPr>
          <w:lang w:eastAsia="bg-BG"/>
        </w:rPr>
        <w:t>/</w:t>
      </w:r>
      <w:r w:rsidR="008F2DEA">
        <w:rPr>
          <w:lang w:val="en-US" w:eastAsia="bg-BG"/>
        </w:rPr>
        <w:t>1</w:t>
      </w:r>
      <w:r w:rsidR="00657A1E">
        <w:rPr>
          <w:lang w:val="en-US" w:eastAsia="bg-BG"/>
        </w:rPr>
        <w:t>6</w:t>
      </w:r>
      <w:r w:rsidRPr="00580399">
        <w:rPr>
          <w:lang w:eastAsia="bg-BG"/>
        </w:rPr>
        <w:t>.0</w:t>
      </w:r>
      <w:r w:rsidR="00657A1E">
        <w:rPr>
          <w:lang w:val="en-US" w:eastAsia="bg-BG"/>
        </w:rPr>
        <w:t>7</w:t>
      </w:r>
      <w:r w:rsidRPr="00580399">
        <w:rPr>
          <w:lang w:eastAsia="bg-BG"/>
        </w:rPr>
        <w:t>.202</w:t>
      </w:r>
      <w:r w:rsidR="00704D30" w:rsidRPr="00580399">
        <w:rPr>
          <w:lang w:eastAsia="bg-BG"/>
        </w:rPr>
        <w:t>6</w:t>
      </w:r>
      <w:r w:rsidRPr="00580399">
        <w:rPr>
          <w:lang w:eastAsia="bg-BG"/>
        </w:rPr>
        <w:t xml:space="preserve"> г.</w:t>
      </w:r>
    </w:p>
    <w:p w:rsidR="000A2C72" w:rsidRPr="008F2DEA" w:rsidRDefault="000A2C72" w:rsidP="00657A1E">
      <w:pPr>
        <w:tabs>
          <w:tab w:val="left" w:pos="709"/>
        </w:tabs>
        <w:ind w:firstLine="0"/>
        <w:jc w:val="left"/>
        <w:rPr>
          <w:lang w:eastAsia="bg-BG"/>
        </w:rPr>
      </w:pPr>
      <w:r w:rsidRPr="00580399">
        <w:rPr>
          <w:lang w:eastAsia="bg-BG"/>
        </w:rPr>
        <w:t xml:space="preserve">На наш вх. </w:t>
      </w:r>
      <w:r w:rsidR="00657A1E">
        <w:rPr>
          <w:lang w:eastAsia="bg-BG"/>
        </w:rPr>
        <w:t>04-06-20/16.7.2026 г.</w:t>
      </w:r>
    </w:p>
    <w:p w:rsidR="000A2C72" w:rsidRDefault="000A2C72" w:rsidP="000A2C72">
      <w:pPr>
        <w:tabs>
          <w:tab w:val="left" w:pos="709"/>
        </w:tabs>
        <w:spacing w:line="312" w:lineRule="auto"/>
        <w:ind w:firstLine="0"/>
        <w:jc w:val="left"/>
        <w:rPr>
          <w:b/>
          <w:i/>
          <w:lang w:eastAsia="bg-BG"/>
        </w:rPr>
      </w:pPr>
      <w:r>
        <w:rPr>
          <w:b/>
          <w:i/>
          <w:lang w:eastAsia="bg-BG"/>
        </w:rPr>
        <w:tab/>
      </w:r>
    </w:p>
    <w:p w:rsidR="001E390C" w:rsidRDefault="001E390C" w:rsidP="000A2C72">
      <w:pPr>
        <w:tabs>
          <w:tab w:val="left" w:pos="709"/>
        </w:tabs>
        <w:spacing w:line="288" w:lineRule="auto"/>
        <w:ind w:left="1418" w:hanging="1418"/>
        <w:rPr>
          <w:b/>
          <w:i/>
          <w:lang w:eastAsia="bg-BG"/>
        </w:rPr>
      </w:pPr>
    </w:p>
    <w:p w:rsidR="00704D30" w:rsidRPr="00657A1E" w:rsidRDefault="000A2C72" w:rsidP="00AF7111">
      <w:pPr>
        <w:spacing w:before="80" w:after="80" w:line="288" w:lineRule="auto"/>
        <w:ind w:firstLine="0"/>
        <w:rPr>
          <w:b/>
          <w:lang w:eastAsia="bg-BG"/>
        </w:rPr>
      </w:pPr>
      <w:r>
        <w:rPr>
          <w:rFonts w:eastAsiaTheme="minorHAnsi"/>
          <w:b/>
        </w:rPr>
        <w:tab/>
      </w:r>
      <w:r w:rsidRPr="00061991">
        <w:rPr>
          <w:rFonts w:eastAsiaTheme="minorHAnsi"/>
          <w:b/>
        </w:rPr>
        <w:t xml:space="preserve">ОТНОСНО: </w:t>
      </w:r>
      <w:r w:rsidRPr="00061991">
        <w:rPr>
          <w:rFonts w:eastAsiaTheme="minorHAnsi"/>
        </w:rPr>
        <w:tab/>
      </w:r>
      <w:r w:rsidR="00657A1E" w:rsidRPr="00657A1E">
        <w:rPr>
          <w:rFonts w:eastAsiaTheme="minorHAnsi"/>
          <w:lang w:val="en-US"/>
        </w:rPr>
        <w:t xml:space="preserve">Провеждане </w:t>
      </w:r>
      <w:r w:rsidR="00657A1E" w:rsidRPr="00657A1E">
        <w:rPr>
          <w:rFonts w:eastAsiaTheme="minorHAnsi"/>
        </w:rPr>
        <w:t>на неприсъствена писмена процедура за обсъждане на Закона за изменение и допълнение на Закона за регионалното развитие</w:t>
      </w:r>
    </w:p>
    <w:p w:rsidR="00657A1E" w:rsidRPr="0053384A" w:rsidRDefault="00657A1E" w:rsidP="00AF7111">
      <w:pPr>
        <w:tabs>
          <w:tab w:val="left" w:pos="709"/>
        </w:tabs>
        <w:spacing w:before="80" w:after="80" w:line="288" w:lineRule="auto"/>
        <w:ind w:firstLine="0"/>
        <w:rPr>
          <w:b/>
          <w:sz w:val="10"/>
          <w:szCs w:val="10"/>
          <w:lang w:eastAsia="bg-BG"/>
        </w:rPr>
      </w:pPr>
    </w:p>
    <w:p w:rsidR="000A2C72" w:rsidRDefault="000A2C72" w:rsidP="00AF7111">
      <w:pPr>
        <w:tabs>
          <w:tab w:val="left" w:pos="709"/>
        </w:tabs>
        <w:spacing w:before="80" w:after="80" w:line="288" w:lineRule="auto"/>
        <w:ind w:firstLine="0"/>
        <w:rPr>
          <w:b/>
          <w:lang w:eastAsia="bg-BG"/>
        </w:rPr>
      </w:pPr>
      <w:r>
        <w:rPr>
          <w:b/>
          <w:lang w:eastAsia="bg-BG"/>
        </w:rPr>
        <w:t>УВАЖАЕМ</w:t>
      </w:r>
      <w:r w:rsidR="00657A1E">
        <w:rPr>
          <w:b/>
          <w:lang w:eastAsia="bg-BG"/>
        </w:rPr>
        <w:t>И</w:t>
      </w:r>
      <w:r>
        <w:rPr>
          <w:b/>
          <w:lang w:eastAsia="bg-BG"/>
        </w:rPr>
        <w:t xml:space="preserve"> ГОСПО</w:t>
      </w:r>
      <w:r w:rsidR="00657A1E">
        <w:rPr>
          <w:b/>
          <w:lang w:eastAsia="bg-BG"/>
        </w:rPr>
        <w:t>ДИН АТАНАСОВ</w:t>
      </w:r>
      <w:r>
        <w:rPr>
          <w:b/>
          <w:lang w:eastAsia="bg-BG"/>
        </w:rPr>
        <w:t xml:space="preserve">, </w:t>
      </w:r>
    </w:p>
    <w:p w:rsidR="000A2C72" w:rsidRPr="0053384A" w:rsidRDefault="000A2C72" w:rsidP="00AF7111">
      <w:pPr>
        <w:tabs>
          <w:tab w:val="left" w:pos="709"/>
        </w:tabs>
        <w:spacing w:before="80" w:after="80" w:line="288" w:lineRule="auto"/>
        <w:ind w:firstLine="0"/>
        <w:rPr>
          <w:b/>
          <w:sz w:val="8"/>
          <w:szCs w:val="8"/>
          <w:lang w:eastAsia="bg-BG"/>
        </w:rPr>
      </w:pPr>
    </w:p>
    <w:p w:rsidR="00F81323" w:rsidRDefault="000A2C72" w:rsidP="0053384A">
      <w:pPr>
        <w:tabs>
          <w:tab w:val="left" w:pos="709"/>
        </w:tabs>
        <w:spacing w:before="120" w:after="120" w:line="264" w:lineRule="auto"/>
        <w:ind w:firstLine="0"/>
      </w:pPr>
      <w:r>
        <w:rPr>
          <w:b/>
          <w:lang w:eastAsia="bg-BG"/>
        </w:rPr>
        <w:tab/>
      </w:r>
      <w:r>
        <w:rPr>
          <w:lang w:eastAsia="bg-BG"/>
        </w:rPr>
        <w:t xml:space="preserve">Във връзка </w:t>
      </w:r>
      <w:r w:rsidR="00F81323">
        <w:t xml:space="preserve">провеждането на неприсъствена </w:t>
      </w:r>
      <w:r w:rsidR="00F81323" w:rsidRPr="002D1536">
        <w:t xml:space="preserve">писмена </w:t>
      </w:r>
      <w:r w:rsidR="00F81323">
        <w:t xml:space="preserve">процедура относно представянето на коментари по проекта на Закона за изменение и допълнение (ЗИД) на Закона за регионалното развитие (ЗРР), </w:t>
      </w:r>
      <w:r w:rsidR="002D1536">
        <w:t>изразявам</w:t>
      </w:r>
      <w:r w:rsidR="00F81323">
        <w:t xml:space="preserve"> следното становище: </w:t>
      </w:r>
    </w:p>
    <w:p w:rsidR="009A0E4E" w:rsidRDefault="002D1536" w:rsidP="0053384A">
      <w:pPr>
        <w:tabs>
          <w:tab w:val="left" w:pos="709"/>
        </w:tabs>
        <w:spacing w:before="120" w:after="120" w:line="264" w:lineRule="auto"/>
        <w:ind w:firstLine="0"/>
      </w:pPr>
      <w:r>
        <w:tab/>
      </w:r>
      <w:r w:rsidRPr="002D1536">
        <w:t>Предлаганите изменения представляват своевременна и необходима стъпка за привеждане на националната нормативна уредба в съответствие с изискванията на Делегиран регламент (ЕС) 2026/195 и новата класификация на териториалните единици за статистически цели (NUTS).</w:t>
      </w:r>
      <w:r>
        <w:t xml:space="preserve"> </w:t>
      </w:r>
      <w:r w:rsidR="009A0E4E" w:rsidRPr="009A0E4E">
        <w:t>Предвидените промени създават предпоставки за усъвършенстване на системата от документи за стратегическо планиране в съответствие с новото райониране, както и за повишаване на ефективността и координацията при разработването, изпълнението, наблюдението и оценката на политиката за регионално развитие.</w:t>
      </w:r>
    </w:p>
    <w:p w:rsidR="006004F3" w:rsidRDefault="00F234CE" w:rsidP="0053384A">
      <w:pPr>
        <w:tabs>
          <w:tab w:val="left" w:pos="709"/>
        </w:tabs>
        <w:spacing w:before="120" w:after="120" w:line="264" w:lineRule="auto"/>
        <w:ind w:firstLine="0"/>
      </w:pPr>
      <w:r>
        <w:tab/>
      </w:r>
      <w:r w:rsidRPr="00F234CE">
        <w:t>Същевременно</w:t>
      </w:r>
      <w:r>
        <w:t>,</w:t>
      </w:r>
      <w:r w:rsidRPr="00F234CE">
        <w:t xml:space="preserve"> </w:t>
      </w:r>
      <w:r w:rsidR="006004F3">
        <w:t>п</w:t>
      </w:r>
      <w:r w:rsidR="006004F3" w:rsidRPr="006004F3">
        <w:t>редвид предвиденото окрупняване на регионите за планиране от ниво 2 и значителното разширяване на техния териториален обхват</w:t>
      </w:r>
      <w:r w:rsidR="006004F3">
        <w:t xml:space="preserve">, </w:t>
      </w:r>
      <w:r w:rsidR="006004F3" w:rsidRPr="006004F3">
        <w:t>с оглед осигуряването на реална връзка между стратегическото планиране на регионално ниво и спецификата на отделните области</w:t>
      </w:r>
      <w:r w:rsidR="006004F3">
        <w:t>,</w:t>
      </w:r>
      <w:r w:rsidR="006004F3" w:rsidRPr="006004F3">
        <w:t xml:space="preserve"> възниква необходимост от засилване на институционалната координация на областно ниво</w:t>
      </w:r>
      <w:r w:rsidR="006004F3">
        <w:t xml:space="preserve">, </w:t>
      </w:r>
      <w:r w:rsidR="006004F3" w:rsidRPr="006004F3">
        <w:t>така че политика</w:t>
      </w:r>
      <w:r w:rsidR="001E390C">
        <w:t>та</w:t>
      </w:r>
      <w:r w:rsidR="006004F3" w:rsidRPr="006004F3">
        <w:t xml:space="preserve"> за регионално развитие да се прилага ефективно и съобразно спецификите на всяка област.</w:t>
      </w:r>
    </w:p>
    <w:p w:rsidR="001E390C" w:rsidRDefault="006004F3" w:rsidP="0053384A">
      <w:pPr>
        <w:tabs>
          <w:tab w:val="left" w:pos="709"/>
        </w:tabs>
        <w:spacing w:before="120" w:after="120" w:line="264" w:lineRule="auto"/>
        <w:ind w:firstLine="0"/>
      </w:pPr>
      <w:r>
        <w:lastRenderedPageBreak/>
        <w:tab/>
      </w:r>
      <w:r w:rsidRPr="006004F3">
        <w:t xml:space="preserve">В този смисъл считам, че </w:t>
      </w:r>
      <w:r w:rsidR="001E390C" w:rsidRPr="001E390C">
        <w:t xml:space="preserve">в хода на законодателната процедура следва да бъде </w:t>
      </w:r>
      <w:r w:rsidR="001E390C">
        <w:t>предвидено</w:t>
      </w:r>
      <w:r w:rsidR="001E390C" w:rsidRPr="001E390C">
        <w:t xml:space="preserve"> нормативно разширяване на координиращите функции на областните управители като ключов елемент от системата за управление на регионалното развитие.</w:t>
      </w:r>
    </w:p>
    <w:p w:rsidR="00F32C3F" w:rsidRDefault="009A0E4E" w:rsidP="0053384A">
      <w:pPr>
        <w:tabs>
          <w:tab w:val="left" w:pos="709"/>
        </w:tabs>
        <w:spacing w:before="120" w:after="120" w:line="264" w:lineRule="auto"/>
        <w:ind w:firstLine="0"/>
      </w:pPr>
      <w:r>
        <w:tab/>
      </w:r>
      <w:bookmarkStart w:id="0" w:name="_GoBack"/>
      <w:bookmarkEnd w:id="0"/>
      <w:r w:rsidR="00F32C3F">
        <w:t xml:space="preserve">В </w:t>
      </w:r>
      <w:r w:rsidR="00806574">
        <w:t xml:space="preserve">допълнение на това </w:t>
      </w:r>
      <w:r w:rsidR="00F32C3F">
        <w:t>е целесъобразно</w:t>
      </w:r>
      <w:r w:rsidR="0027778A">
        <w:t xml:space="preserve"> </w:t>
      </w:r>
      <w:r w:rsidR="00F32C3F">
        <w:t xml:space="preserve">да се предвиди </w:t>
      </w:r>
      <w:r w:rsidR="00F32C3F" w:rsidRPr="00F32C3F">
        <w:t>укрепване на институционалната роля</w:t>
      </w:r>
      <w:r w:rsidR="00F32C3F">
        <w:t xml:space="preserve"> на Областния съвет за развитие </w:t>
      </w:r>
      <w:r w:rsidR="00F32C3F" w:rsidRPr="00F32C3F">
        <w:t>като постоянно действащо координационно звено между националното, регионалното и местното ниво на управление</w:t>
      </w:r>
      <w:r w:rsidR="00F32C3F">
        <w:t xml:space="preserve">. </w:t>
      </w:r>
      <w:r w:rsidR="00F32C3F" w:rsidRPr="00F32C3F">
        <w:t xml:space="preserve">Подобен подход ще създаде </w:t>
      </w:r>
      <w:r w:rsidR="006F134D">
        <w:t xml:space="preserve">последователна </w:t>
      </w:r>
      <w:r w:rsidR="00F32C3F" w:rsidRPr="00F32C3F">
        <w:t>координация между ре</w:t>
      </w:r>
      <w:r w:rsidR="00F32C3F">
        <w:t>гионите за планиране и общините и</w:t>
      </w:r>
      <w:r w:rsidR="00F32C3F" w:rsidRPr="00F32C3F">
        <w:t xml:space="preserve"> ще подобри съгласуваността при изпълнението на политиките за регионално развитие</w:t>
      </w:r>
      <w:r w:rsidR="00F32C3F">
        <w:t>.</w:t>
      </w:r>
    </w:p>
    <w:p w:rsidR="00076A77" w:rsidRPr="00076A77" w:rsidRDefault="001F6F67" w:rsidP="0053384A">
      <w:pPr>
        <w:tabs>
          <w:tab w:val="left" w:pos="709"/>
        </w:tabs>
        <w:spacing w:before="120" w:after="120" w:line="264" w:lineRule="auto"/>
        <w:ind w:firstLine="0"/>
      </w:pPr>
      <w:r>
        <w:tab/>
      </w:r>
      <w:r w:rsidR="003C0A06">
        <w:t>Р</w:t>
      </w:r>
      <w:r w:rsidR="003C0A06" w:rsidRPr="003C0A06">
        <w:t>азширяване</w:t>
      </w:r>
      <w:r w:rsidR="003C0A06">
        <w:t>то</w:t>
      </w:r>
      <w:r w:rsidR="003C0A06" w:rsidRPr="003C0A06">
        <w:t xml:space="preserve"> на правомощията на областните управители следва да обхване прякото им участие в процесите по разработване, съгласуване, наблюдение и оценка на изпълнението на </w:t>
      </w:r>
      <w:r w:rsidR="00076A77" w:rsidRPr="00076A77">
        <w:t>стратегическите документи за регионално развитие</w:t>
      </w:r>
      <w:r w:rsidR="00076A77">
        <w:t xml:space="preserve">, </w:t>
      </w:r>
      <w:r w:rsidR="00076A77" w:rsidRPr="00076A77">
        <w:t xml:space="preserve">подпомагане подготовката и реализацията на интегрирани териториални инвестиции и други проекти с </w:t>
      </w:r>
      <w:proofErr w:type="spellStart"/>
      <w:r w:rsidR="00076A77" w:rsidRPr="00076A77">
        <w:t>междуобщинско</w:t>
      </w:r>
      <w:proofErr w:type="spellEnd"/>
      <w:r w:rsidR="00076A77" w:rsidRPr="00076A77">
        <w:t xml:space="preserve"> значение</w:t>
      </w:r>
      <w:r w:rsidR="00076A77">
        <w:t>,</w:t>
      </w:r>
      <w:r w:rsidR="00076A77" w:rsidRPr="00076A77">
        <w:t xml:space="preserve"> обсъждане и съгласуване на приоритети и инвестиционни инициативи с регионално значение</w:t>
      </w:r>
      <w:r w:rsidR="00076A77">
        <w:t xml:space="preserve">. По този начин ще се осигури спазването на </w:t>
      </w:r>
      <w:r w:rsidR="00076A77" w:rsidRPr="00076A77">
        <w:t>принципите на балансираното териториално развитие и сближаването, както и за насочването на публичните инвестиции към изоставащите и по-слабо развитите общини в рамките на съответната област.</w:t>
      </w:r>
    </w:p>
    <w:p w:rsidR="006F134D" w:rsidRDefault="003C0A06" w:rsidP="0053384A">
      <w:pPr>
        <w:tabs>
          <w:tab w:val="left" w:pos="709"/>
        </w:tabs>
        <w:spacing w:before="120" w:after="120" w:line="264" w:lineRule="auto"/>
        <w:ind w:firstLine="0"/>
      </w:pPr>
      <w:r>
        <w:tab/>
      </w:r>
      <w:r w:rsidRPr="003C0A06">
        <w:t xml:space="preserve">Подобно нормативно решение </w:t>
      </w:r>
      <w:r w:rsidR="00076A77">
        <w:t xml:space="preserve">ще осигури необходимата </w:t>
      </w:r>
      <w:r w:rsidRPr="003C0A06">
        <w:t xml:space="preserve">връзка между националното, регионалното и областното ниво на управление, </w:t>
      </w:r>
      <w:r w:rsidR="00076A77">
        <w:t>ще</w:t>
      </w:r>
      <w:r w:rsidRPr="003C0A06">
        <w:t xml:space="preserve"> гарантира по-ефективно прилагане на интегрирания териториален подход и </w:t>
      </w:r>
      <w:r w:rsidR="00C66009">
        <w:t>ще намали</w:t>
      </w:r>
      <w:r w:rsidRPr="003C0A06">
        <w:t xml:space="preserve"> риска специфичните потребности на отделните области да останат недостатъчно представени в рамките на новите, значително по-големи райони за планиране. Същевременно ще допринесе за по-добра координация на публичните политики, по-ефективно управление на ресурсите и по-успешно реализиране на интегрирани проекти с </w:t>
      </w:r>
      <w:proofErr w:type="spellStart"/>
      <w:r w:rsidRPr="003C0A06">
        <w:t>надобщинско</w:t>
      </w:r>
      <w:proofErr w:type="spellEnd"/>
      <w:r w:rsidRPr="003C0A06">
        <w:t xml:space="preserve"> значение.</w:t>
      </w:r>
      <w:r w:rsidR="006F134D">
        <w:t xml:space="preserve"> </w:t>
      </w:r>
    </w:p>
    <w:p w:rsidR="0053384A" w:rsidRDefault="006F134D" w:rsidP="0053384A">
      <w:pPr>
        <w:tabs>
          <w:tab w:val="left" w:pos="709"/>
        </w:tabs>
        <w:spacing w:before="120" w:after="120" w:line="264" w:lineRule="auto"/>
        <w:ind w:firstLine="0"/>
      </w:pPr>
      <w:r>
        <w:tab/>
      </w:r>
      <w:r w:rsidR="0053384A" w:rsidRPr="0053384A">
        <w:t>Следвайки принципите на институционалната стабилност и балансира</w:t>
      </w:r>
      <w:r w:rsidR="001E2092">
        <w:t xml:space="preserve">ното представителство в </w:t>
      </w:r>
      <w:r w:rsidR="001E2092" w:rsidRPr="001E2092">
        <w:t>условията на окрупнените региони за планиране, може да бъде нормативно регламентирано Регионалният съвет за развитие да се председателства на ротационен принцип от областните управители, включени в</w:t>
      </w:r>
      <w:r w:rsidR="007B10FA">
        <w:t xml:space="preserve"> съответния регион за планиране, </w:t>
      </w:r>
      <w:r w:rsidR="0053384A">
        <w:t xml:space="preserve">една добре утвърдена и </w:t>
      </w:r>
      <w:r w:rsidR="0053384A" w:rsidRPr="00B50E0D">
        <w:t>ефективна практика в предходната нормативна уредба</w:t>
      </w:r>
      <w:r w:rsidR="0053384A">
        <w:t>.</w:t>
      </w:r>
    </w:p>
    <w:p w:rsidR="003C0A06" w:rsidRDefault="00B50E0D" w:rsidP="0053384A">
      <w:pPr>
        <w:tabs>
          <w:tab w:val="left" w:pos="709"/>
        </w:tabs>
        <w:spacing w:before="120" w:after="120" w:line="264" w:lineRule="auto"/>
        <w:ind w:firstLine="0"/>
      </w:pPr>
      <w:r>
        <w:tab/>
      </w:r>
      <w:r w:rsidR="0053384A" w:rsidRPr="0053384A">
        <w:t>Този подход ще насърчи споделената отговорност и институционалната приемственост при реализирането на политиката за регионално развитие, като същевременно ще създаде предпоставки за по-ефективно прилагане на принципите на многостепенното управление, партньорството и балансираното териториално развитие, залегнали в европейската политика за сближаване.</w:t>
      </w:r>
    </w:p>
    <w:p w:rsidR="0053384A" w:rsidRPr="0053384A" w:rsidRDefault="0053384A" w:rsidP="006F134D">
      <w:pPr>
        <w:spacing w:before="80" w:after="360" w:line="264" w:lineRule="auto"/>
        <w:ind w:firstLine="0"/>
        <w:rPr>
          <w:b/>
          <w:sz w:val="10"/>
          <w:szCs w:val="10"/>
          <w:lang w:eastAsia="bg-BG"/>
        </w:rPr>
      </w:pPr>
    </w:p>
    <w:p w:rsidR="006F134D" w:rsidRDefault="006F134D" w:rsidP="006F134D">
      <w:pPr>
        <w:spacing w:before="80" w:after="360" w:line="264" w:lineRule="auto"/>
        <w:ind w:firstLine="0"/>
        <w:rPr>
          <w:b/>
          <w:lang w:eastAsia="bg-BG"/>
        </w:rPr>
      </w:pPr>
      <w:r>
        <w:rPr>
          <w:b/>
          <w:lang w:eastAsia="bg-BG"/>
        </w:rPr>
        <w:t>С уважение,</w:t>
      </w:r>
    </w:p>
    <w:p w:rsidR="006F134D" w:rsidRPr="00652E0A" w:rsidRDefault="006F134D" w:rsidP="006F134D">
      <w:pPr>
        <w:ind w:firstLine="0"/>
        <w:jc w:val="left"/>
        <w:rPr>
          <w:i/>
          <w:lang w:eastAsia="bg-BG"/>
        </w:rPr>
      </w:pPr>
      <w:r w:rsidRPr="00652E0A">
        <w:rPr>
          <w:i/>
          <w:lang w:eastAsia="bg-BG"/>
        </w:rPr>
        <w:t>ЗА ОБЛАСТЕН УПРАВИТЕЛ:</w:t>
      </w:r>
    </w:p>
    <w:p w:rsidR="006F134D" w:rsidRDefault="00806574" w:rsidP="006F134D">
      <w:pPr>
        <w:spacing w:before="80" w:after="360" w:line="264" w:lineRule="auto"/>
        <w:ind w:firstLine="0"/>
        <w:rPr>
          <w:b/>
          <w:lang w:eastAsia="bg-BG"/>
        </w:rPr>
      </w:pPr>
      <w:r>
        <w:rPr>
          <w:b/>
          <w:lang w:eastAsia="bg-BG"/>
        </w:rPr>
        <w:pict>
          <v:shape id="_x0000_i1026" type="#_x0000_t75" alt="Ред за подпис на Microsoft Office..." style="width:127pt;height:63.85pt">
            <v:imagedata r:id="rId8" o:title=""/>
            <o:lock v:ext="edit" ungrouping="t" rotation="t" cropping="t" verticies="t" text="t" grouping="t"/>
            <o:signatureline v:ext="edit" id="{B16F2091-4F7F-4C8E-9786-E0B816D588ED}" provid="{00000000-0000-0000-0000-000000000000}" issignatureline="t"/>
          </v:shape>
        </w:pict>
      </w:r>
    </w:p>
    <w:p w:rsidR="006F134D" w:rsidRPr="00652E0A" w:rsidRDefault="006F134D" w:rsidP="006F134D">
      <w:pPr>
        <w:ind w:firstLine="0"/>
        <w:jc w:val="left"/>
        <w:rPr>
          <w:i/>
          <w:lang w:eastAsia="bg-BG"/>
        </w:rPr>
      </w:pPr>
      <w:r w:rsidRPr="00652E0A">
        <w:rPr>
          <w:i/>
          <w:lang w:eastAsia="bg-BG"/>
        </w:rPr>
        <w:t xml:space="preserve">Зам. областен управител на област с </w:t>
      </w:r>
    </w:p>
    <w:p w:rsidR="006F134D" w:rsidRPr="00652E0A" w:rsidRDefault="006F134D" w:rsidP="006F134D">
      <w:pPr>
        <w:ind w:firstLine="0"/>
        <w:jc w:val="left"/>
        <w:rPr>
          <w:i/>
          <w:lang w:eastAsia="bg-BG"/>
        </w:rPr>
      </w:pPr>
      <w:r w:rsidRPr="00652E0A">
        <w:rPr>
          <w:i/>
          <w:lang w:eastAsia="bg-BG"/>
        </w:rPr>
        <w:t>административен център Благоевград</w:t>
      </w:r>
    </w:p>
    <w:p w:rsidR="003C0A06" w:rsidRDefault="006F134D" w:rsidP="0053384A">
      <w:pPr>
        <w:ind w:firstLine="0"/>
        <w:jc w:val="left"/>
      </w:pPr>
      <w:r w:rsidRPr="00652E0A">
        <w:rPr>
          <w:i/>
          <w:lang w:eastAsia="bg-BG"/>
        </w:rPr>
        <w:t>/Съгласно Заповед за заместване №</w:t>
      </w:r>
      <w:r>
        <w:rPr>
          <w:i/>
          <w:lang w:val="en-US" w:eastAsia="bg-BG"/>
        </w:rPr>
        <w:t xml:space="preserve"> </w:t>
      </w:r>
      <w:r>
        <w:rPr>
          <w:i/>
          <w:lang w:eastAsia="bg-BG"/>
        </w:rPr>
        <w:t xml:space="preserve">ОА-РК-211/22.07.2026 </w:t>
      </w:r>
      <w:r w:rsidRPr="00652E0A">
        <w:rPr>
          <w:i/>
          <w:lang w:eastAsia="bg-BG"/>
        </w:rPr>
        <w:t>г./</w:t>
      </w:r>
    </w:p>
    <w:p w:rsidR="003C0A06" w:rsidRDefault="003C0A06" w:rsidP="009A0E4E">
      <w:pPr>
        <w:tabs>
          <w:tab w:val="left" w:pos="709"/>
        </w:tabs>
        <w:spacing w:before="80" w:after="80" w:line="288" w:lineRule="auto"/>
        <w:ind w:firstLine="0"/>
      </w:pPr>
    </w:p>
    <w:sectPr w:rsidR="003C0A06" w:rsidSect="0053384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993" w:right="991" w:bottom="709" w:left="1134" w:header="571" w:footer="4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A07" w:rsidRDefault="00E17A07">
      <w:r>
        <w:separator/>
      </w:r>
    </w:p>
  </w:endnote>
  <w:endnote w:type="continuationSeparator" w:id="0">
    <w:p w:rsidR="00E17A07" w:rsidRDefault="00E17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9AB" w:rsidRPr="00AE7EFE" w:rsidRDefault="000A69AB">
    <w:pPr>
      <w:pStyle w:val="a5"/>
      <w:jc w:val="right"/>
      <w:rPr>
        <w:rFonts w:ascii="Verdana" w:hAnsi="Verdana"/>
        <w:sz w:val="16"/>
        <w:szCs w:val="16"/>
      </w:rPr>
    </w:pPr>
    <w:r w:rsidRPr="00AE7EFE">
      <w:rPr>
        <w:rFonts w:ascii="Verdana" w:hAnsi="Verdana"/>
        <w:b/>
        <w:sz w:val="16"/>
        <w:szCs w:val="16"/>
      </w:rPr>
      <w:fldChar w:fldCharType="begin"/>
    </w:r>
    <w:r w:rsidRPr="00AE7EFE">
      <w:rPr>
        <w:rFonts w:ascii="Verdana" w:hAnsi="Verdana"/>
        <w:b/>
        <w:sz w:val="16"/>
        <w:szCs w:val="16"/>
      </w:rPr>
      <w:instrText>PAGE</w:instrText>
    </w:r>
    <w:r w:rsidRPr="00AE7EFE">
      <w:rPr>
        <w:rFonts w:ascii="Verdana" w:hAnsi="Verdana"/>
        <w:b/>
        <w:sz w:val="16"/>
        <w:szCs w:val="16"/>
      </w:rPr>
      <w:fldChar w:fldCharType="separate"/>
    </w:r>
    <w:r w:rsidR="00806574">
      <w:rPr>
        <w:rFonts w:ascii="Verdana" w:hAnsi="Verdana"/>
        <w:b/>
        <w:noProof/>
        <w:sz w:val="16"/>
        <w:szCs w:val="16"/>
      </w:rPr>
      <w:t>2</w:t>
    </w:r>
    <w:r w:rsidRPr="00AE7EFE">
      <w:rPr>
        <w:rFonts w:ascii="Verdana" w:hAnsi="Verdana"/>
        <w:b/>
        <w:sz w:val="16"/>
        <w:szCs w:val="16"/>
      </w:rPr>
      <w:fldChar w:fldCharType="end"/>
    </w:r>
    <w:r w:rsidR="006869B7" w:rsidRPr="00AE7EFE">
      <w:rPr>
        <w:rFonts w:ascii="Verdana" w:hAnsi="Verdana"/>
        <w:b/>
        <w:sz w:val="16"/>
        <w:szCs w:val="16"/>
        <w:lang w:val="en-US"/>
      </w:rPr>
      <w:t>/</w:t>
    </w:r>
    <w:r w:rsidRPr="00AE7EFE">
      <w:rPr>
        <w:rFonts w:ascii="Verdana" w:hAnsi="Verdana"/>
        <w:b/>
        <w:sz w:val="16"/>
        <w:szCs w:val="16"/>
      </w:rPr>
      <w:fldChar w:fldCharType="begin"/>
    </w:r>
    <w:r w:rsidRPr="00AE7EFE">
      <w:rPr>
        <w:rFonts w:ascii="Verdana" w:hAnsi="Verdana"/>
        <w:b/>
        <w:sz w:val="16"/>
        <w:szCs w:val="16"/>
      </w:rPr>
      <w:instrText>NUMPAGES</w:instrText>
    </w:r>
    <w:r w:rsidRPr="00AE7EFE">
      <w:rPr>
        <w:rFonts w:ascii="Verdana" w:hAnsi="Verdana"/>
        <w:b/>
        <w:sz w:val="16"/>
        <w:szCs w:val="16"/>
      </w:rPr>
      <w:fldChar w:fldCharType="separate"/>
    </w:r>
    <w:r w:rsidR="00806574">
      <w:rPr>
        <w:rFonts w:ascii="Verdana" w:hAnsi="Verdana"/>
        <w:b/>
        <w:noProof/>
        <w:sz w:val="16"/>
        <w:szCs w:val="16"/>
      </w:rPr>
      <w:t>2</w:t>
    </w:r>
    <w:r w:rsidRPr="00AE7EFE">
      <w:rPr>
        <w:rFonts w:ascii="Verdana" w:hAnsi="Verdana"/>
        <w:b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F5B" w:rsidRPr="00CF0F5B" w:rsidRDefault="00CF0F5B" w:rsidP="00306DFB">
    <w:pPr>
      <w:tabs>
        <w:tab w:val="right" w:pos="9072"/>
      </w:tabs>
      <w:ind w:left="1134" w:right="-284" w:hanging="1134"/>
      <w:jc w:val="center"/>
      <w:rPr>
        <w:sz w:val="18"/>
        <w:szCs w:val="18"/>
      </w:rPr>
    </w:pPr>
    <w:r w:rsidRPr="00CF0F5B">
      <w:rPr>
        <w:sz w:val="18"/>
        <w:szCs w:val="18"/>
      </w:rPr>
      <w:t>2700 Благоевград, пл. Георги Измирлиев № 9</w:t>
    </w:r>
  </w:p>
  <w:p w:rsidR="00CF0F5B" w:rsidRPr="00CF0F5B" w:rsidRDefault="00CF0F5B" w:rsidP="00306DFB">
    <w:pPr>
      <w:tabs>
        <w:tab w:val="right" w:pos="9072"/>
      </w:tabs>
      <w:ind w:left="1134" w:right="-284" w:hanging="1134"/>
      <w:jc w:val="center"/>
      <w:rPr>
        <w:sz w:val="18"/>
        <w:szCs w:val="18"/>
      </w:rPr>
    </w:pPr>
    <w:r w:rsidRPr="00CF0F5B">
      <w:rPr>
        <w:sz w:val="18"/>
        <w:szCs w:val="18"/>
      </w:rPr>
      <w:t>тел.: +359 (73) 88 14 01, факс: +359 (73) 88 14 03</w:t>
    </w:r>
  </w:p>
  <w:p w:rsidR="00CF0F5B" w:rsidRPr="00CF0F5B" w:rsidRDefault="00CF0F5B" w:rsidP="00306DFB">
    <w:pPr>
      <w:tabs>
        <w:tab w:val="right" w:pos="9072"/>
      </w:tabs>
      <w:ind w:left="1134" w:right="-284" w:hanging="1134"/>
      <w:jc w:val="center"/>
      <w:rPr>
        <w:sz w:val="18"/>
        <w:szCs w:val="18"/>
        <w:lang w:val="de-DE"/>
      </w:rPr>
    </w:pPr>
    <w:proofErr w:type="spellStart"/>
    <w:r w:rsidRPr="00CF0F5B">
      <w:rPr>
        <w:sz w:val="18"/>
        <w:szCs w:val="18"/>
        <w:lang w:val="de-DE"/>
      </w:rPr>
      <w:t>E-mail</w:t>
    </w:r>
    <w:proofErr w:type="spellEnd"/>
    <w:r w:rsidRPr="00CF0F5B">
      <w:rPr>
        <w:sz w:val="18"/>
        <w:szCs w:val="18"/>
        <w:lang w:val="de-DE"/>
      </w:rPr>
      <w:t>: Info@blagoevgrad.egov.bg</w:t>
    </w:r>
  </w:p>
  <w:p w:rsidR="00CF0F5B" w:rsidRPr="00CF0F5B" w:rsidRDefault="00CF0F5B" w:rsidP="00306DFB">
    <w:pPr>
      <w:tabs>
        <w:tab w:val="right" w:pos="9072"/>
      </w:tabs>
      <w:ind w:left="1134" w:right="-284" w:hanging="1134"/>
      <w:jc w:val="center"/>
      <w:rPr>
        <w:sz w:val="18"/>
        <w:szCs w:val="18"/>
        <w:lang w:val="en-US"/>
      </w:rPr>
    </w:pPr>
    <w:r w:rsidRPr="00CF0F5B">
      <w:rPr>
        <w:sz w:val="18"/>
        <w:szCs w:val="18"/>
        <w:lang w:val="en-US"/>
      </w:rPr>
      <w:t xml:space="preserve">Web: </w:t>
    </w:r>
    <w:hyperlink r:id="rId1" w:history="1">
      <w:r w:rsidR="006C2A9B" w:rsidRPr="00AF0166">
        <w:rPr>
          <w:rStyle w:val="a7"/>
          <w:sz w:val="18"/>
          <w:szCs w:val="18"/>
          <w:lang w:val="en-US"/>
        </w:rPr>
        <w:t>www.blagoevgrad.</w:t>
      </w:r>
      <w:r w:rsidR="006C2A9B" w:rsidRPr="00AF0166">
        <w:rPr>
          <w:rStyle w:val="a7"/>
          <w:sz w:val="18"/>
          <w:szCs w:val="18"/>
        </w:rPr>
        <w:t>е</w:t>
      </w:r>
      <w:r w:rsidR="006C2A9B" w:rsidRPr="00AF0166">
        <w:rPr>
          <w:rStyle w:val="a7"/>
          <w:sz w:val="18"/>
          <w:szCs w:val="18"/>
          <w:lang w:val="en-US"/>
        </w:rPr>
        <w:t>gov.bg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A07" w:rsidRDefault="00E17A07">
      <w:r>
        <w:separator/>
      </w:r>
    </w:p>
  </w:footnote>
  <w:footnote w:type="continuationSeparator" w:id="0">
    <w:p w:rsidR="00E17A07" w:rsidRDefault="00E17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9AB" w:rsidRDefault="000A69AB">
    <w:pPr>
      <w:pStyle w:val="a3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E4E" w:rsidRPr="003F2E4E" w:rsidRDefault="003F2E4E" w:rsidP="003F2E4E">
    <w:pPr>
      <w:tabs>
        <w:tab w:val="center" w:pos="4536"/>
        <w:tab w:val="right" w:pos="9072"/>
      </w:tabs>
      <w:spacing w:before="120"/>
      <w:ind w:left="1246" w:firstLine="0"/>
      <w:jc w:val="left"/>
      <w:rPr>
        <w:b/>
        <w:spacing w:val="80"/>
        <w:sz w:val="32"/>
        <w:szCs w:val="32"/>
      </w:rPr>
    </w:pPr>
    <w:r w:rsidRPr="003F2E4E">
      <w:rPr>
        <w:noProof/>
        <w:spacing w:val="80"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15AE5523" wp14:editId="5C04D164">
              <wp:simplePos x="0" y="0"/>
              <wp:positionH relativeFrom="column">
                <wp:posOffset>677545</wp:posOffset>
              </wp:positionH>
              <wp:positionV relativeFrom="paragraph">
                <wp:posOffset>107315</wp:posOffset>
              </wp:positionV>
              <wp:extent cx="0" cy="612140"/>
              <wp:effectExtent l="10795" t="12065" r="8255" b="1397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DDF8F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35pt;margin-top:8.45pt;width:0;height:48.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" strokeweight="1pt"/>
          </w:pict>
        </mc:Fallback>
      </mc:AlternateContent>
    </w:r>
    <w:r w:rsidRPr="003F2E4E">
      <w:rPr>
        <w:noProof/>
        <w:spacing w:val="80"/>
        <w:sz w:val="32"/>
        <w:szCs w:val="32"/>
        <w:lang w:val="en-US"/>
      </w:rPr>
      <w:drawing>
        <wp:anchor distT="107950" distB="71755" distL="107950" distR="180340" simplePos="0" relativeHeight="251661824" behindDoc="0" locked="1" layoutInCell="1" allowOverlap="0" wp14:anchorId="3FE1D394" wp14:editId="557E9DF8">
          <wp:simplePos x="0" y="0"/>
          <wp:positionH relativeFrom="margin">
            <wp:align>left</wp:align>
          </wp:positionH>
          <wp:positionV relativeFrom="paragraph">
            <wp:posOffset>-5715</wp:posOffset>
          </wp:positionV>
          <wp:extent cx="604800" cy="828000"/>
          <wp:effectExtent l="0" t="0" r="5080" b="0"/>
          <wp:wrapSquare wrapText="right"/>
          <wp:docPr id="6" name="Картина 6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800" cy="82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2E4E">
      <w:rPr>
        <w:b/>
        <w:spacing w:val="80"/>
        <w:sz w:val="32"/>
        <w:szCs w:val="32"/>
      </w:rPr>
      <w:t>РЕПУБЛИКА БЪЛГАРИЯ</w:t>
    </w:r>
  </w:p>
  <w:p w:rsidR="003F2E4E" w:rsidRPr="003F2E4E" w:rsidRDefault="003F2E4E" w:rsidP="003F2E4E">
    <w:pPr>
      <w:tabs>
        <w:tab w:val="center" w:pos="4536"/>
        <w:tab w:val="right" w:pos="9072"/>
      </w:tabs>
      <w:ind w:left="1246" w:firstLine="0"/>
      <w:jc w:val="left"/>
      <w:rPr>
        <w:spacing w:val="80"/>
        <w:sz w:val="28"/>
        <w:szCs w:val="28"/>
      </w:rPr>
    </w:pPr>
    <w:r w:rsidRPr="003F2E4E">
      <w:rPr>
        <w:spacing w:val="80"/>
        <w:sz w:val="28"/>
        <w:szCs w:val="28"/>
      </w:rPr>
      <w:t>ОБЛАСТЕН УПРАВИТЕЛ НА ОБЛАСТ БЛАГОЕВГРАД</w:t>
    </w:r>
  </w:p>
  <w:p w:rsidR="000A69AB" w:rsidRPr="000409D6" w:rsidRDefault="000A69AB">
    <w:pPr>
      <w:pStyle w:val="a3"/>
      <w:tabs>
        <w:tab w:val="clear" w:pos="4820"/>
        <w:tab w:val="clear" w:pos="9639"/>
        <w:tab w:val="center" w:pos="4536"/>
        <w:tab w:val="right" w:pos="9072"/>
      </w:tabs>
      <w:ind w:left="1246" w:firstLine="0"/>
      <w:jc w:val="left"/>
      <w:rPr>
        <w:spacing w:val="2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61D"/>
    <w:multiLevelType w:val="hybridMultilevel"/>
    <w:tmpl w:val="183AF2CA"/>
    <w:lvl w:ilvl="0" w:tplc="3B0E001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5" w:hanging="360"/>
      </w:pPr>
    </w:lvl>
    <w:lvl w:ilvl="2" w:tplc="0402001B" w:tentative="1">
      <w:start w:val="1"/>
      <w:numFmt w:val="lowerRoman"/>
      <w:lvlText w:val="%3."/>
      <w:lvlJc w:val="right"/>
      <w:pPr>
        <w:ind w:left="2935" w:hanging="180"/>
      </w:pPr>
    </w:lvl>
    <w:lvl w:ilvl="3" w:tplc="0402000F" w:tentative="1">
      <w:start w:val="1"/>
      <w:numFmt w:val="decimal"/>
      <w:lvlText w:val="%4."/>
      <w:lvlJc w:val="left"/>
      <w:pPr>
        <w:ind w:left="3655" w:hanging="360"/>
      </w:pPr>
    </w:lvl>
    <w:lvl w:ilvl="4" w:tplc="04020019" w:tentative="1">
      <w:start w:val="1"/>
      <w:numFmt w:val="lowerLetter"/>
      <w:lvlText w:val="%5."/>
      <w:lvlJc w:val="left"/>
      <w:pPr>
        <w:ind w:left="4375" w:hanging="360"/>
      </w:pPr>
    </w:lvl>
    <w:lvl w:ilvl="5" w:tplc="0402001B" w:tentative="1">
      <w:start w:val="1"/>
      <w:numFmt w:val="lowerRoman"/>
      <w:lvlText w:val="%6."/>
      <w:lvlJc w:val="right"/>
      <w:pPr>
        <w:ind w:left="5095" w:hanging="180"/>
      </w:pPr>
    </w:lvl>
    <w:lvl w:ilvl="6" w:tplc="0402000F" w:tentative="1">
      <w:start w:val="1"/>
      <w:numFmt w:val="decimal"/>
      <w:lvlText w:val="%7."/>
      <w:lvlJc w:val="left"/>
      <w:pPr>
        <w:ind w:left="5815" w:hanging="360"/>
      </w:pPr>
    </w:lvl>
    <w:lvl w:ilvl="7" w:tplc="04020019" w:tentative="1">
      <w:start w:val="1"/>
      <w:numFmt w:val="lowerLetter"/>
      <w:lvlText w:val="%8."/>
      <w:lvlJc w:val="left"/>
      <w:pPr>
        <w:ind w:left="6535" w:hanging="360"/>
      </w:pPr>
    </w:lvl>
    <w:lvl w:ilvl="8" w:tplc="040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CC04932"/>
    <w:multiLevelType w:val="hybridMultilevel"/>
    <w:tmpl w:val="9C889942"/>
    <w:lvl w:ilvl="0" w:tplc="0402000F">
      <w:start w:val="1"/>
      <w:numFmt w:val="decimal"/>
      <w:lvlText w:val="%1."/>
      <w:lvlJc w:val="left"/>
      <w:pPr>
        <w:ind w:left="1855" w:hanging="360"/>
      </w:pPr>
    </w:lvl>
    <w:lvl w:ilvl="1" w:tplc="04020019" w:tentative="1">
      <w:start w:val="1"/>
      <w:numFmt w:val="lowerLetter"/>
      <w:lvlText w:val="%2."/>
      <w:lvlJc w:val="left"/>
      <w:pPr>
        <w:ind w:left="2575" w:hanging="360"/>
      </w:pPr>
    </w:lvl>
    <w:lvl w:ilvl="2" w:tplc="0402001B" w:tentative="1">
      <w:start w:val="1"/>
      <w:numFmt w:val="lowerRoman"/>
      <w:lvlText w:val="%3."/>
      <w:lvlJc w:val="right"/>
      <w:pPr>
        <w:ind w:left="3295" w:hanging="180"/>
      </w:pPr>
    </w:lvl>
    <w:lvl w:ilvl="3" w:tplc="0402000F" w:tentative="1">
      <w:start w:val="1"/>
      <w:numFmt w:val="decimal"/>
      <w:lvlText w:val="%4."/>
      <w:lvlJc w:val="left"/>
      <w:pPr>
        <w:ind w:left="4015" w:hanging="360"/>
      </w:pPr>
    </w:lvl>
    <w:lvl w:ilvl="4" w:tplc="04020019" w:tentative="1">
      <w:start w:val="1"/>
      <w:numFmt w:val="lowerLetter"/>
      <w:lvlText w:val="%5."/>
      <w:lvlJc w:val="left"/>
      <w:pPr>
        <w:ind w:left="4735" w:hanging="360"/>
      </w:pPr>
    </w:lvl>
    <w:lvl w:ilvl="5" w:tplc="0402001B" w:tentative="1">
      <w:start w:val="1"/>
      <w:numFmt w:val="lowerRoman"/>
      <w:lvlText w:val="%6."/>
      <w:lvlJc w:val="right"/>
      <w:pPr>
        <w:ind w:left="5455" w:hanging="180"/>
      </w:pPr>
    </w:lvl>
    <w:lvl w:ilvl="6" w:tplc="0402000F" w:tentative="1">
      <w:start w:val="1"/>
      <w:numFmt w:val="decimal"/>
      <w:lvlText w:val="%7."/>
      <w:lvlJc w:val="left"/>
      <w:pPr>
        <w:ind w:left="6175" w:hanging="360"/>
      </w:pPr>
    </w:lvl>
    <w:lvl w:ilvl="7" w:tplc="04020019" w:tentative="1">
      <w:start w:val="1"/>
      <w:numFmt w:val="lowerLetter"/>
      <w:lvlText w:val="%8."/>
      <w:lvlJc w:val="left"/>
      <w:pPr>
        <w:ind w:left="6895" w:hanging="360"/>
      </w:pPr>
    </w:lvl>
    <w:lvl w:ilvl="8" w:tplc="0402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" w15:restartNumberingAfterBreak="0">
    <w:nsid w:val="0E9F0D60"/>
    <w:multiLevelType w:val="hybridMultilevel"/>
    <w:tmpl w:val="B540DB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03988"/>
    <w:multiLevelType w:val="multilevel"/>
    <w:tmpl w:val="5C964E0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2B047EF0"/>
    <w:multiLevelType w:val="hybridMultilevel"/>
    <w:tmpl w:val="18D646AC"/>
    <w:lvl w:ilvl="0" w:tplc="F892B81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B5AC7"/>
    <w:multiLevelType w:val="hybridMultilevel"/>
    <w:tmpl w:val="E76EE58C"/>
    <w:lvl w:ilvl="0" w:tplc="0540D80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27C6A44"/>
    <w:multiLevelType w:val="hybridMultilevel"/>
    <w:tmpl w:val="E9EA4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D6899"/>
    <w:multiLevelType w:val="hybridMultilevel"/>
    <w:tmpl w:val="FF14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E0EDE"/>
    <w:multiLevelType w:val="hybridMultilevel"/>
    <w:tmpl w:val="F5E4B7E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8D06E4D"/>
    <w:multiLevelType w:val="hybridMultilevel"/>
    <w:tmpl w:val="BB94C8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F5A57F5"/>
    <w:multiLevelType w:val="multilevel"/>
    <w:tmpl w:val="5C964E0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6054302E"/>
    <w:multiLevelType w:val="hybridMultilevel"/>
    <w:tmpl w:val="CD3C2E22"/>
    <w:lvl w:ilvl="0" w:tplc="F892B81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7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753"/>
    <w:rsid w:val="00034333"/>
    <w:rsid w:val="00036B82"/>
    <w:rsid w:val="000409D6"/>
    <w:rsid w:val="000514E6"/>
    <w:rsid w:val="00051653"/>
    <w:rsid w:val="00052BBD"/>
    <w:rsid w:val="00053E68"/>
    <w:rsid w:val="00055E57"/>
    <w:rsid w:val="00062ABD"/>
    <w:rsid w:val="00064EBB"/>
    <w:rsid w:val="00076A77"/>
    <w:rsid w:val="00081E4D"/>
    <w:rsid w:val="000A2C72"/>
    <w:rsid w:val="000A2D16"/>
    <w:rsid w:val="000A637A"/>
    <w:rsid w:val="000A69AB"/>
    <w:rsid w:val="000B7288"/>
    <w:rsid w:val="000C0691"/>
    <w:rsid w:val="000C54D0"/>
    <w:rsid w:val="000C5CE4"/>
    <w:rsid w:val="000C76CB"/>
    <w:rsid w:val="000F220D"/>
    <w:rsid w:val="0011471D"/>
    <w:rsid w:val="00130DFD"/>
    <w:rsid w:val="00134853"/>
    <w:rsid w:val="001638CF"/>
    <w:rsid w:val="00193FC6"/>
    <w:rsid w:val="00196CB8"/>
    <w:rsid w:val="001A48D3"/>
    <w:rsid w:val="001C1FAB"/>
    <w:rsid w:val="001D08D5"/>
    <w:rsid w:val="001E2092"/>
    <w:rsid w:val="001E23C8"/>
    <w:rsid w:val="001E390C"/>
    <w:rsid w:val="001E4400"/>
    <w:rsid w:val="001F06C3"/>
    <w:rsid w:val="001F1BB0"/>
    <w:rsid w:val="001F6F67"/>
    <w:rsid w:val="0020029C"/>
    <w:rsid w:val="00203187"/>
    <w:rsid w:val="0020731D"/>
    <w:rsid w:val="00207B33"/>
    <w:rsid w:val="00215E77"/>
    <w:rsid w:val="002218A2"/>
    <w:rsid w:val="002266CB"/>
    <w:rsid w:val="0023474E"/>
    <w:rsid w:val="00237A15"/>
    <w:rsid w:val="00251344"/>
    <w:rsid w:val="0027778A"/>
    <w:rsid w:val="002811F2"/>
    <w:rsid w:val="002928E3"/>
    <w:rsid w:val="002B096C"/>
    <w:rsid w:val="002B4452"/>
    <w:rsid w:val="002C48D8"/>
    <w:rsid w:val="002D1536"/>
    <w:rsid w:val="002D7B36"/>
    <w:rsid w:val="002E1292"/>
    <w:rsid w:val="002E149F"/>
    <w:rsid w:val="002E3E80"/>
    <w:rsid w:val="00306DFB"/>
    <w:rsid w:val="003220CB"/>
    <w:rsid w:val="00350E71"/>
    <w:rsid w:val="003623E6"/>
    <w:rsid w:val="00373B21"/>
    <w:rsid w:val="00376A18"/>
    <w:rsid w:val="00392907"/>
    <w:rsid w:val="003968AC"/>
    <w:rsid w:val="003A0272"/>
    <w:rsid w:val="003A02BF"/>
    <w:rsid w:val="003A5320"/>
    <w:rsid w:val="003C0A06"/>
    <w:rsid w:val="003D468B"/>
    <w:rsid w:val="003D6818"/>
    <w:rsid w:val="003D707D"/>
    <w:rsid w:val="003F2E4E"/>
    <w:rsid w:val="00405CD3"/>
    <w:rsid w:val="00414D01"/>
    <w:rsid w:val="00420121"/>
    <w:rsid w:val="00435515"/>
    <w:rsid w:val="00453295"/>
    <w:rsid w:val="00460662"/>
    <w:rsid w:val="00467DAB"/>
    <w:rsid w:val="0047123A"/>
    <w:rsid w:val="004748BD"/>
    <w:rsid w:val="0048476D"/>
    <w:rsid w:val="004A70AA"/>
    <w:rsid w:val="004C1836"/>
    <w:rsid w:val="004D33C4"/>
    <w:rsid w:val="005033BC"/>
    <w:rsid w:val="005063BE"/>
    <w:rsid w:val="0050780B"/>
    <w:rsid w:val="0051052C"/>
    <w:rsid w:val="00512D81"/>
    <w:rsid w:val="005208F3"/>
    <w:rsid w:val="00532015"/>
    <w:rsid w:val="0053384A"/>
    <w:rsid w:val="005427C0"/>
    <w:rsid w:val="00543E2F"/>
    <w:rsid w:val="00545E5F"/>
    <w:rsid w:val="005472AF"/>
    <w:rsid w:val="005611D3"/>
    <w:rsid w:val="00566CA6"/>
    <w:rsid w:val="00580399"/>
    <w:rsid w:val="00581780"/>
    <w:rsid w:val="005B1B98"/>
    <w:rsid w:val="005B3EFA"/>
    <w:rsid w:val="005D424F"/>
    <w:rsid w:val="005D4D4A"/>
    <w:rsid w:val="005D50A1"/>
    <w:rsid w:val="005D7000"/>
    <w:rsid w:val="005D7340"/>
    <w:rsid w:val="005E4D7B"/>
    <w:rsid w:val="005E71D5"/>
    <w:rsid w:val="005F7943"/>
    <w:rsid w:val="006004F3"/>
    <w:rsid w:val="0060585A"/>
    <w:rsid w:val="00607414"/>
    <w:rsid w:val="00620602"/>
    <w:rsid w:val="00633FFD"/>
    <w:rsid w:val="0063625A"/>
    <w:rsid w:val="00641CE1"/>
    <w:rsid w:val="00647855"/>
    <w:rsid w:val="0065189B"/>
    <w:rsid w:val="00652E0A"/>
    <w:rsid w:val="00657A1E"/>
    <w:rsid w:val="0066038E"/>
    <w:rsid w:val="00674E17"/>
    <w:rsid w:val="00682611"/>
    <w:rsid w:val="006869B7"/>
    <w:rsid w:val="006964DF"/>
    <w:rsid w:val="00696F1B"/>
    <w:rsid w:val="006A144C"/>
    <w:rsid w:val="006A525B"/>
    <w:rsid w:val="006C0545"/>
    <w:rsid w:val="006C2A9B"/>
    <w:rsid w:val="006F0278"/>
    <w:rsid w:val="006F134D"/>
    <w:rsid w:val="006F46C5"/>
    <w:rsid w:val="00704D30"/>
    <w:rsid w:val="00721F70"/>
    <w:rsid w:val="00722BA2"/>
    <w:rsid w:val="00730E94"/>
    <w:rsid w:val="00740B05"/>
    <w:rsid w:val="00752BA6"/>
    <w:rsid w:val="00757498"/>
    <w:rsid w:val="007711D1"/>
    <w:rsid w:val="0077184D"/>
    <w:rsid w:val="007813AE"/>
    <w:rsid w:val="00786809"/>
    <w:rsid w:val="007B10FA"/>
    <w:rsid w:val="007B769F"/>
    <w:rsid w:val="007C1AEC"/>
    <w:rsid w:val="007C420E"/>
    <w:rsid w:val="007C71D0"/>
    <w:rsid w:val="007F415B"/>
    <w:rsid w:val="007F6172"/>
    <w:rsid w:val="00806574"/>
    <w:rsid w:val="00817B01"/>
    <w:rsid w:val="00831660"/>
    <w:rsid w:val="00831DC1"/>
    <w:rsid w:val="00841365"/>
    <w:rsid w:val="0084418B"/>
    <w:rsid w:val="00856E07"/>
    <w:rsid w:val="008733E8"/>
    <w:rsid w:val="00885A67"/>
    <w:rsid w:val="008918F1"/>
    <w:rsid w:val="00891D11"/>
    <w:rsid w:val="00895AF0"/>
    <w:rsid w:val="008A778F"/>
    <w:rsid w:val="008B5E9C"/>
    <w:rsid w:val="008C10C4"/>
    <w:rsid w:val="008E6387"/>
    <w:rsid w:val="008F2D6B"/>
    <w:rsid w:val="008F2DEA"/>
    <w:rsid w:val="00902CD2"/>
    <w:rsid w:val="009063B3"/>
    <w:rsid w:val="00921BC7"/>
    <w:rsid w:val="00925FA6"/>
    <w:rsid w:val="009262DF"/>
    <w:rsid w:val="009318C8"/>
    <w:rsid w:val="0094497D"/>
    <w:rsid w:val="00952783"/>
    <w:rsid w:val="00953549"/>
    <w:rsid w:val="0097024F"/>
    <w:rsid w:val="0098355A"/>
    <w:rsid w:val="009843EF"/>
    <w:rsid w:val="00987149"/>
    <w:rsid w:val="009902EB"/>
    <w:rsid w:val="00992F47"/>
    <w:rsid w:val="00994FB7"/>
    <w:rsid w:val="0099714A"/>
    <w:rsid w:val="009A0E4E"/>
    <w:rsid w:val="009B0865"/>
    <w:rsid w:val="009B0B9B"/>
    <w:rsid w:val="009C213B"/>
    <w:rsid w:val="009C676B"/>
    <w:rsid w:val="009D5F07"/>
    <w:rsid w:val="009E105A"/>
    <w:rsid w:val="009E3860"/>
    <w:rsid w:val="00A04C27"/>
    <w:rsid w:val="00A07317"/>
    <w:rsid w:val="00A16206"/>
    <w:rsid w:val="00A17753"/>
    <w:rsid w:val="00A20E04"/>
    <w:rsid w:val="00A25822"/>
    <w:rsid w:val="00A31F7A"/>
    <w:rsid w:val="00A31FFE"/>
    <w:rsid w:val="00A40288"/>
    <w:rsid w:val="00A41462"/>
    <w:rsid w:val="00A532D3"/>
    <w:rsid w:val="00A857AE"/>
    <w:rsid w:val="00AA0E70"/>
    <w:rsid w:val="00AA190E"/>
    <w:rsid w:val="00AA7DAC"/>
    <w:rsid w:val="00AB35A9"/>
    <w:rsid w:val="00AC3E2A"/>
    <w:rsid w:val="00AE1721"/>
    <w:rsid w:val="00AE7EFE"/>
    <w:rsid w:val="00AF3B55"/>
    <w:rsid w:val="00AF7111"/>
    <w:rsid w:val="00B02490"/>
    <w:rsid w:val="00B11D44"/>
    <w:rsid w:val="00B14434"/>
    <w:rsid w:val="00B27EF6"/>
    <w:rsid w:val="00B428A6"/>
    <w:rsid w:val="00B50E0D"/>
    <w:rsid w:val="00B546A0"/>
    <w:rsid w:val="00B67B61"/>
    <w:rsid w:val="00B73E07"/>
    <w:rsid w:val="00B876C7"/>
    <w:rsid w:val="00B95D14"/>
    <w:rsid w:val="00B96C73"/>
    <w:rsid w:val="00BD7AE1"/>
    <w:rsid w:val="00BF7148"/>
    <w:rsid w:val="00C10CEA"/>
    <w:rsid w:val="00C3701C"/>
    <w:rsid w:val="00C402DE"/>
    <w:rsid w:val="00C47BF8"/>
    <w:rsid w:val="00C631E9"/>
    <w:rsid w:val="00C63E10"/>
    <w:rsid w:val="00C66009"/>
    <w:rsid w:val="00C935E0"/>
    <w:rsid w:val="00CA010D"/>
    <w:rsid w:val="00CB7006"/>
    <w:rsid w:val="00CC1A6E"/>
    <w:rsid w:val="00CC2BD1"/>
    <w:rsid w:val="00CD2C72"/>
    <w:rsid w:val="00CD37C9"/>
    <w:rsid w:val="00CE3BE2"/>
    <w:rsid w:val="00CE6DC9"/>
    <w:rsid w:val="00CE71F5"/>
    <w:rsid w:val="00CF0F5B"/>
    <w:rsid w:val="00D06176"/>
    <w:rsid w:val="00D14C2D"/>
    <w:rsid w:val="00D173BC"/>
    <w:rsid w:val="00D210AC"/>
    <w:rsid w:val="00D26711"/>
    <w:rsid w:val="00D55632"/>
    <w:rsid w:val="00D622C7"/>
    <w:rsid w:val="00D84CED"/>
    <w:rsid w:val="00DA6A77"/>
    <w:rsid w:val="00DB4B3E"/>
    <w:rsid w:val="00DB51C5"/>
    <w:rsid w:val="00DD085F"/>
    <w:rsid w:val="00E00255"/>
    <w:rsid w:val="00E17A07"/>
    <w:rsid w:val="00E21F13"/>
    <w:rsid w:val="00E34E9D"/>
    <w:rsid w:val="00E35F99"/>
    <w:rsid w:val="00E50CD3"/>
    <w:rsid w:val="00E71BED"/>
    <w:rsid w:val="00E77E77"/>
    <w:rsid w:val="00E83568"/>
    <w:rsid w:val="00E8430A"/>
    <w:rsid w:val="00E946C9"/>
    <w:rsid w:val="00EA185D"/>
    <w:rsid w:val="00EB1380"/>
    <w:rsid w:val="00EB6C4C"/>
    <w:rsid w:val="00EC096F"/>
    <w:rsid w:val="00EC42E6"/>
    <w:rsid w:val="00EC4698"/>
    <w:rsid w:val="00EF5EAE"/>
    <w:rsid w:val="00F002C3"/>
    <w:rsid w:val="00F14D38"/>
    <w:rsid w:val="00F234CE"/>
    <w:rsid w:val="00F31441"/>
    <w:rsid w:val="00F32C3F"/>
    <w:rsid w:val="00F32DA1"/>
    <w:rsid w:val="00F40B40"/>
    <w:rsid w:val="00F5379F"/>
    <w:rsid w:val="00F6652F"/>
    <w:rsid w:val="00F70AFF"/>
    <w:rsid w:val="00F71D7F"/>
    <w:rsid w:val="00F81323"/>
    <w:rsid w:val="00F87944"/>
    <w:rsid w:val="00F94305"/>
    <w:rsid w:val="00F94ECE"/>
    <w:rsid w:val="00FA1466"/>
    <w:rsid w:val="00FA358B"/>
    <w:rsid w:val="00FA3BD8"/>
    <w:rsid w:val="00FB088D"/>
    <w:rsid w:val="00FC4B39"/>
    <w:rsid w:val="00FC73BF"/>
    <w:rsid w:val="00FC7B82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FBB93B-FC3B-4C57-8452-6B8E4427C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3BF"/>
    <w:pPr>
      <w:ind w:firstLine="709"/>
      <w:jc w:val="both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20"/>
        <w:tab w:val="right" w:pos="9639"/>
      </w:tabs>
    </w:pPr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styleId="a7">
    <w:name w:val="Hyperlink"/>
    <w:rPr>
      <w:color w:val="auto"/>
      <w:u w:val="none"/>
    </w:rPr>
  </w:style>
  <w:style w:type="character" w:customStyle="1" w:styleId="a4">
    <w:name w:val="Горен колонтитул Знак"/>
    <w:link w:val="a3"/>
    <w:uiPriority w:val="99"/>
    <w:rPr>
      <w:rFonts w:ascii="Verdana" w:hAnsi="Verdana"/>
      <w:szCs w:val="24"/>
      <w:lang w:eastAsia="en-US"/>
    </w:rPr>
  </w:style>
  <w:style w:type="character" w:customStyle="1" w:styleId="a6">
    <w:name w:val="Долен колонтитул Знак"/>
    <w:link w:val="a5"/>
    <w:uiPriority w:val="99"/>
    <w:rPr>
      <w:rFonts w:ascii="Verdana" w:hAnsi="Verdana"/>
      <w:szCs w:val="24"/>
      <w:lang w:eastAsia="en-US"/>
    </w:rPr>
  </w:style>
  <w:style w:type="paragraph" w:styleId="a8">
    <w:name w:val="Balloon Text"/>
    <w:basedOn w:val="a"/>
    <w:link w:val="a9"/>
    <w:rsid w:val="00620602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rsid w:val="00620602"/>
    <w:rPr>
      <w:rFonts w:ascii="Segoe UI" w:hAnsi="Segoe UI" w:cs="Segoe UI"/>
      <w:sz w:val="18"/>
      <w:szCs w:val="18"/>
      <w:lang w:eastAsia="en-US"/>
    </w:rPr>
  </w:style>
  <w:style w:type="paragraph" w:styleId="aa">
    <w:name w:val="List Paragraph"/>
    <w:basedOn w:val="a"/>
    <w:uiPriority w:val="34"/>
    <w:qFormat/>
    <w:rsid w:val="00CE6DC9"/>
    <w:pPr>
      <w:ind w:left="720"/>
      <w:contextualSpacing/>
    </w:pPr>
  </w:style>
  <w:style w:type="character" w:styleId="ab">
    <w:name w:val="Strong"/>
    <w:basedOn w:val="a0"/>
    <w:uiPriority w:val="22"/>
    <w:qFormat/>
    <w:rsid w:val="003D6818"/>
    <w:rPr>
      <w:b/>
      <w:bCs/>
    </w:rPr>
  </w:style>
  <w:style w:type="paragraph" w:styleId="ac">
    <w:name w:val="List"/>
    <w:basedOn w:val="a"/>
    <w:rsid w:val="00B428A6"/>
    <w:pPr>
      <w:ind w:left="283" w:hanging="283"/>
      <w:contextualSpacing/>
    </w:pPr>
  </w:style>
  <w:style w:type="paragraph" w:styleId="ad">
    <w:name w:val="Salutation"/>
    <w:basedOn w:val="a"/>
    <w:next w:val="a"/>
    <w:link w:val="ae"/>
    <w:rsid w:val="00B428A6"/>
  </w:style>
  <w:style w:type="character" w:customStyle="1" w:styleId="ae">
    <w:name w:val="Приветствие Знак"/>
    <w:basedOn w:val="a0"/>
    <w:link w:val="ad"/>
    <w:rsid w:val="00B428A6"/>
    <w:rPr>
      <w:sz w:val="24"/>
      <w:szCs w:val="24"/>
      <w:lang w:eastAsia="en-US"/>
    </w:rPr>
  </w:style>
  <w:style w:type="paragraph" w:styleId="af">
    <w:name w:val="Closing"/>
    <w:basedOn w:val="a"/>
    <w:link w:val="af0"/>
    <w:rsid w:val="00B428A6"/>
    <w:pPr>
      <w:ind w:left="4252"/>
    </w:pPr>
  </w:style>
  <w:style w:type="character" w:customStyle="1" w:styleId="af0">
    <w:name w:val="Заключителна фраза Знак"/>
    <w:basedOn w:val="a0"/>
    <w:link w:val="af"/>
    <w:rsid w:val="00B428A6"/>
    <w:rPr>
      <w:sz w:val="24"/>
      <w:szCs w:val="24"/>
      <w:lang w:eastAsia="en-US"/>
    </w:rPr>
  </w:style>
  <w:style w:type="paragraph" w:styleId="af1">
    <w:name w:val="Signature"/>
    <w:basedOn w:val="a"/>
    <w:link w:val="af2"/>
    <w:rsid w:val="00B428A6"/>
    <w:pPr>
      <w:ind w:left="4252"/>
    </w:pPr>
  </w:style>
  <w:style w:type="character" w:customStyle="1" w:styleId="af2">
    <w:name w:val="Подпис Знак"/>
    <w:basedOn w:val="a0"/>
    <w:link w:val="af1"/>
    <w:rsid w:val="00B428A6"/>
    <w:rPr>
      <w:sz w:val="24"/>
      <w:szCs w:val="24"/>
      <w:lang w:eastAsia="en-US"/>
    </w:rPr>
  </w:style>
  <w:style w:type="paragraph" w:styleId="af3">
    <w:name w:val="Body Text"/>
    <w:basedOn w:val="a"/>
    <w:link w:val="af4"/>
    <w:rsid w:val="00B428A6"/>
    <w:pPr>
      <w:spacing w:after="120"/>
    </w:pPr>
  </w:style>
  <w:style w:type="character" w:customStyle="1" w:styleId="af4">
    <w:name w:val="Основен текст Знак"/>
    <w:basedOn w:val="a0"/>
    <w:link w:val="af3"/>
    <w:rsid w:val="00B428A6"/>
    <w:rPr>
      <w:sz w:val="24"/>
      <w:szCs w:val="24"/>
      <w:lang w:eastAsia="en-US"/>
    </w:rPr>
  </w:style>
  <w:style w:type="paragraph" w:styleId="af5">
    <w:name w:val="Body Text First Indent"/>
    <w:basedOn w:val="af3"/>
    <w:link w:val="af6"/>
    <w:rsid w:val="00B428A6"/>
    <w:pPr>
      <w:spacing w:after="0"/>
      <w:ind w:firstLine="360"/>
    </w:pPr>
  </w:style>
  <w:style w:type="character" w:customStyle="1" w:styleId="af6">
    <w:name w:val="Основен текст отстъп първи ред Знак"/>
    <w:basedOn w:val="af4"/>
    <w:link w:val="af5"/>
    <w:rsid w:val="00B428A6"/>
    <w:rPr>
      <w:sz w:val="24"/>
      <w:szCs w:val="24"/>
      <w:lang w:eastAsia="en-US"/>
    </w:rPr>
  </w:style>
  <w:style w:type="paragraph" w:styleId="af7">
    <w:name w:val="Body Text Indent"/>
    <w:basedOn w:val="a"/>
    <w:link w:val="af8"/>
    <w:rsid w:val="00B428A6"/>
    <w:pPr>
      <w:spacing w:after="120"/>
      <w:ind w:left="283"/>
    </w:pPr>
  </w:style>
  <w:style w:type="character" w:customStyle="1" w:styleId="af8">
    <w:name w:val="Основен текст с отстъп Знак"/>
    <w:basedOn w:val="a0"/>
    <w:link w:val="af7"/>
    <w:rsid w:val="00B428A6"/>
    <w:rPr>
      <w:sz w:val="24"/>
      <w:szCs w:val="24"/>
      <w:lang w:eastAsia="en-US"/>
    </w:rPr>
  </w:style>
  <w:style w:type="paragraph" w:styleId="2">
    <w:name w:val="Body Text First Indent 2"/>
    <w:basedOn w:val="af7"/>
    <w:link w:val="20"/>
    <w:rsid w:val="00B428A6"/>
    <w:pPr>
      <w:spacing w:after="0"/>
      <w:ind w:left="360" w:firstLine="360"/>
    </w:pPr>
  </w:style>
  <w:style w:type="character" w:customStyle="1" w:styleId="20">
    <w:name w:val="Основен текст отстъп първи ред 2 Знак"/>
    <w:basedOn w:val="af8"/>
    <w:link w:val="2"/>
    <w:rsid w:val="00B428A6"/>
    <w:rPr>
      <w:sz w:val="24"/>
      <w:szCs w:val="24"/>
      <w:lang w:eastAsia="en-US"/>
    </w:rPr>
  </w:style>
  <w:style w:type="character" w:styleId="af9">
    <w:name w:val="FollowedHyperlink"/>
    <w:basedOn w:val="a0"/>
    <w:rsid w:val="00E34E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lagoevgrad.&#1077;gov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si\AppData\Roaming\Microsoft\&#1064;&#1072;&#1073;&#1083;&#1086;&#1085;&#1080;\&#1055;&#1080;&#1089;&#1084;&#1086;%20-%20Times%20New%20Roman.dot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6ca6b751fec84d73" Type="http://schemas.openxmlformats.org/package/2006/relationships/digital-signature/signature" Target="/_xmlsignatures/_xmlsignatures/sig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_xmlsignatures/sig.xml><?xml version="1.0" encoding="utf-8"?>
<ds:Signature xmlns:ds="http://www.w3.org/2000/09/xmldsig#" Id="idPackageSignature">
  <ds:SignedInfo>
    <ds:CanonicalizationMethod Algorithm="http://www.w3.org/TR/2001/REC-xml-c14n-20010315"/>
    <ds:SignatureMethod Algorithm="http://www.w3.org/2001/04/xmldsig-more#rsa-sha256"/>
    <ds:Reference URI="#idPackageObject" Type="http://www.w3.org/2000/09/xmldsig#Object">
      <ds:DigestMethod Algorithm="http://www.w3.org/2001/04/xmlenc#sha256"/>
      <ds:DigestValue>nupbHKkWciIbUJKgQHXvu3MWm1N1HyYNpIdnDUlhhRM=</ds:DigestValue>
    </ds:Reference>
    <ds:Reference Id="ReferenceKeyInfo-idPackageSignature" URI="#KeyInfoId-idPackageSignature">
      <ds:Transforms>
        <ds:Transform Algorithm="http://www.w3.org/TR/2001/REC-xml-c14n-20010315"/>
      </ds:Transforms>
      <ds:DigestMethod Algorithm="http://www.w3.org/2001/04/xmlenc#sha256"/>
      <ds:DigestValue>kOpVyBrTqmvYWdxSJY26RKUTvsJ1/k8cX0Y79rTbD5Q=</ds:DigestValue>
    </ds:Reference>
    <ds:Reference URI="#SignedProperties-idPackageSignature" Type="http://uri.etsi.org/01903#SignedProperties">
      <ds:Transforms>
        <ds:Transform Algorithm="http://www.w3.org/TR/2001/REC-xml-c14n-20010315"/>
      </ds:Transforms>
      <ds:DigestMethod Algorithm="http://www.w3.org/2001/04/xmlenc#sha256"/>
      <ds:DigestValue>xRGOXwAZVYyzCKyG4Dt5IvnBluFucSHni5hQXiJas4g=</ds:DigestValue>
    </ds:Reference>
  </ds:SignedInfo>
  <ds:SignatureValue Id="idPackageSignatureValue">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</ds:SignatureValue>
  <ds:KeyInfo Id="KeyInfoId-idPackageSignature">
    <ds:X509Data>
      <ds:X509Certificate>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</ds:X509Certificate>
    </ds:X509Data>
    <ds:KeyValue>
      <ds:RSAKeyValue>
        <ds:Modulus>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</ds:Modulus>
        <ds:Exponent>AQAB</ds:Exponent>
      </ds:RSAKeyValue>
    </ds:KeyValue>
  </ds:KeyInfo>
  <ds:Object Id="idPackageObject">
    <ds:Manifest xmlns:opc="http://schemas.openxmlformats.org/package/2006/digital-signature">
      <ds:Reference URI="/word/document.xml?ContentType=application/vnd.openxmlformats-officedocument.wordprocessingml.document.main+xml">
        <ds:DigestMethod Algorithm="http://www.w3.org/2001/04/xmlenc#sha256"/>
        <ds:DigestValue>2DfKpNXXh5jtsKhKEc+Kd47KzsqhpJKRcyarPyH1zkE=</ds:DigestValue>
      </ds:Reference>
      <ds:Reference URI="/word/media/image1.emf?ContentType=image/x-emf">
        <ds:DigestMethod Algorithm="http://www.w3.org/2001/04/xmlenc#sha256"/>
        <ds:DigestValue>xaxcjNctkNhFDg9DbaaghOIJ6IzI5N1nIOirUPNF2F0=</ds:DigestValue>
      </ds:Reference>
      <ds:Reference URI="/word/fontTable.xml?ContentType=application/vnd.openxmlformats-officedocument.wordprocessingml.fontTable+xml">
        <ds:DigestMethod Algorithm="http://www.w3.org/2001/04/xmlenc#sha256"/>
        <ds:DigestValue>c83UDzdUJIB/FrazWu/zLJ0517a0NYWf2rLstIwahFM=</ds:DigestValue>
      </ds:Reference>
      <ds:Reference URI="/word/styles.xml?ContentType=application/vnd.openxmlformats-officedocument.wordprocessingml.styles+xml">
        <ds:DigestMethod Algorithm="http://www.w3.org/2001/04/xmlenc#sha256"/>
        <ds:DigestValue>tluOF195DPaSjpp3yI6dOMZLKq7AbQBsrQsbuf1o2/Y=</ds:DigestValue>
      </ds:Reference>
      <ds:Reference URI="/word/endnotes.xml?ContentType=application/vnd.openxmlformats-officedocument.wordprocessingml.endnotes+xml">
        <ds:DigestMethod Algorithm="http://www.w3.org/2001/04/xmlenc#sha256"/>
        <ds:DigestValue>FbtOWssUf5/ZbE9mKd25Ez0ZBVOFyPQDZJqgs07fD2g=</ds:DigestValue>
      </ds:Reference>
      <ds:Reference URI="/word/footer2.xml?ContentType=application/vnd.openxmlformats-officedocument.wordprocessingml.footer+xml">
        <ds:DigestMethod Algorithm="http://www.w3.org/2001/04/xmlenc#sha256"/>
        <ds:DigestValue>a8rhhIEiGhSbm/j0TQYMyt9d3v9iZYN7JD1BnzS6Lsc=</ds:DigestValue>
      </ds:Reference>
      <ds:Reference URI="/word/numbering.xml?ContentType=application/vnd.openxmlformats-officedocument.wordprocessingml.numbering+xml">
        <ds:DigestMethod Algorithm="http://www.w3.org/2001/04/xmlenc#sha256"/>
        <ds:DigestValue>LRKJGIuJbYBazF88p8/Nm7EOfLk1kAjsBi06lLiyMXw=</ds:DigestValue>
      </ds:Reference>
      <ds:Reference URI="/customXml/item1.xml?ContentType=application/xml">
        <ds:DigestMethod Algorithm="http://www.w3.org/2001/04/xmlenc#sha256"/>
        <ds:DigestValue>VeAWX12Ufn91PWAH5CFumOqBprqy/NH+5IzGmd3BwZ0=</ds:DigestValue>
      </ds:Reference>
      <ds:Reference URI="/customXml/itemProps1.xml?ContentType=application/vnd.openxmlformats-officedocument.customXmlProperties+xml">
        <ds:DigestMethod Algorithm="http://www.w3.org/2001/04/xmlenc#sha256"/>
        <ds:DigestValue>9ty/ITAbhKkSA5hCK/nJPzWeSW6cg3TX0suhqZc+c08=</ds:DigestValue>
      </ds:Reference>
      <ds:Reference URI="/word/footnotes.xml?ContentType=application/vnd.openxmlformats-officedocument.wordprocessingml.footnotes+xml">
        <ds:DigestMethod Algorithm="http://www.w3.org/2001/04/xmlenc#sha256"/>
        <ds:DigestValue>ZKTa+b5Kcnojtmx64jCyk88tX7ZOjIbdBOoEU6RTF2A=</ds:DigestValue>
      </ds:Reference>
      <ds:Reference URI="/word/header2.xml?ContentType=application/vnd.openxmlformats-officedocument.wordprocessingml.header+xml">
        <ds:DigestMethod Algorithm="http://www.w3.org/2001/04/xmlenc#sha256"/>
        <ds:DigestValue>WgNzRaEAk/zTrld5YNUfKIfGjc94KrAmFTGdYSHgRb8=</ds:DigestValue>
      </ds:Reference>
      <ds:Reference URI="/word/media/image2.jpeg?ContentType=image/jpeg">
        <ds:DigestMethod Algorithm="http://www.w3.org/2001/04/xmlenc#sha256"/>
        <ds:DigestValue>N9SQJ8lOH7kM+QBNA4dEBaQmYw+i8emo0KySDWpSUKI=</ds:DigestValue>
      </ds:Reference>
      <ds:Reference URI="/word/webSettings.xml?ContentType=application/vnd.openxmlformats-officedocument.wordprocessingml.webSettings+xml">
        <ds:DigestMethod Algorithm="http://www.w3.org/2001/04/xmlenc#sha256"/>
        <ds:DigestValue>oOfnkb6apimn1vK5WlCx4UPYY6s6WvkMxMNSM/DFzs0=</ds:DigestValue>
      </ds:Reference>
      <ds:Reference URI="/word/footer1.xml?ContentType=application/vnd.openxmlformats-officedocument.wordprocessingml.footer+xml">
        <ds:DigestMethod Algorithm="http://www.w3.org/2001/04/xmlenc#sha256"/>
        <ds:DigestValue>g5Kwa2W5JDbQFqLNnHT9MMp42bK7mHnk0GrgnxOe6LI=</ds:DigestValue>
      </ds:Reference>
      <ds:Reference URI="/word/settings.xml?ContentType=application/vnd.openxmlformats-officedocument.wordprocessingml.settings+xml">
        <ds:DigestMethod Algorithm="http://www.w3.org/2001/04/xmlenc#sha256"/>
        <ds:DigestValue>FtawJ++nS/9GIzn7UZFZQzU0y/Q3FpTDu2JEXF+Kq58=</ds:DigestValue>
      </ds:Reference>
      <ds:Reference URI="/word/header1.xml?ContentType=application/vnd.openxmlformats-officedocument.wordprocessingml.header+xml">
        <ds:DigestMethod Algorithm="http://www.w3.org/2001/04/xmlenc#sha256"/>
        <ds:DigestValue>ZACanIQRYdgHfvZF2G6H0/eWg8kKjQlQO0rU0o7vAcc=</ds:DigestValue>
      </ds:Reference>
      <ds:Reference URI="/word/theme/theme1.xml?ContentType=application/vnd.openxmlformats-officedocument.theme+xml">
        <ds:DigestMethod Algorithm="http://www.w3.org/2001/04/xmlenc#sha256"/>
        <ds:DigestValue>b/+i/FC8khgBHv2DhSZMIywpSDH9T0wuHZiLTsCSF0o=</ds:DigestValue>
      </ds:Reference>
      <ds:Reference URI="/_rels/.rels?ContentType=application/vnd.openxmlformats-package.relationships+xml">
        <ds:Transforms>
          <ds:Transform Algorithm="http://schemas.openxmlformats.org/package/2006/RelationshipTransform">
            <opc:RelationshipReference SourceId="rId1"/>
          </ds:Transform>
          <ds:Transform Algorithm="http://www.w3.org/TR/2001/REC-xml-c14n-20010315"/>
        </ds:Transforms>
        <ds:DigestMethod Algorithm="http://www.w3.org/2001/04/xmlenc#sha256"/>
        <ds:DigestValue>Mq3mDDWudLiaQFa1psBgLG+/en7p7r8re0MtlxnuiUI=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opc:RelationshipReference SourceId="rId8"/>
            <opc:RelationshipReference SourceId="rId13"/>
            <opc:RelationshipReference SourceId="rId3"/>
            <opc:RelationshipReference SourceId="rId7"/>
            <opc:RelationshipReference SourceId="rId12"/>
            <opc:RelationshipReference SourceId="rId2"/>
            <opc:RelationshipReference SourceId="rId1"/>
            <opc:RelationshipReference SourceId="rId6"/>
            <opc:RelationshipReference SourceId="rId11"/>
            <opc:RelationshipReference SourceId="rId5"/>
            <opc:RelationshipReference SourceId="rId10"/>
            <opc:RelationshipReference SourceId="rId4"/>
            <opc:RelationshipReference SourceId="rId9"/>
            <opc:RelationshipReference SourceId="rId14"/>
          </ds:Transform>
          <ds:Transform Algorithm="http://www.w3.org/TR/2001/REC-xml-c14n-20010315"/>
        </ds:Transforms>
        <ds:DigestMethod Algorithm="http://www.w3.org/2001/04/xmlenc#sha256"/>
        <ds:DigestValue>KnJYApTw+xikYFsUREPcc38o66w7A1zPPRoVfD8t3uI=</ds:DigestValue>
      </ds:Reference>
      <ds:Reference URI="/word/_rels/footer2.xml.rels?ContentType=application/vnd.openxmlformats-package.relationships+xml">
        <ds:Transforms>
          <ds:Transform Algorithm="http://schemas.openxmlformats.org/package/2006/RelationshipTransform">
            <opc:RelationshipReference SourceId="rId1"/>
          </ds:Transform>
          <ds:Transform Algorithm="http://www.w3.org/TR/2001/REC-xml-c14n-20010315"/>
        </ds:Transforms>
        <ds:DigestMethod Algorithm="http://www.w3.org/2001/04/xmlenc#sha256"/>
        <ds:DigestValue>KG/WdxfjHLg2NAt2JDJGd7Nu6jlZkj9jkPfNxshVjBM=</ds:DigestValue>
      </ds:Reference>
      <ds:Reference URI="/customXml/_rels/item1.xml.rels?ContentType=application/vnd.openxmlformats-package.relationships+xml">
        <ds:Transforms>
          <ds:Transform Algorithm="http://schemas.openxmlformats.org/package/2006/RelationshipTransform">
            <opc:RelationshipReference SourceId="rId1"/>
          </ds:Transform>
          <ds:Transform Algorithm="http://www.w3.org/TR/2001/REC-xml-c14n-20010315"/>
        </ds:Transforms>
        <ds:DigestMethod Algorithm="http://www.w3.org/2001/04/xmlenc#sha256"/>
        <ds:DigestValue>f38PM4sbDduvaxrF9bWt1RpnPqNSiOckRquR31MTG+g=</ds:DigestValue>
      </ds:Reference>
      <ds:Reference URI="/word/_rels/header2.xml.rels?ContentType=application/vnd.openxmlformats-package.relationships+xml">
        <ds:Transforms>
          <ds:Transform Algorithm="http://schemas.openxmlformats.org/package/2006/RelationshipTransform">
            <opc:RelationshipReference SourceId="rId1"/>
          </ds:Transform>
          <ds:Transform Algorithm="http://www.w3.org/TR/2001/REC-xml-c14n-20010315"/>
        </ds:Transforms>
        <ds:DigestMethod Algorithm="http://www.w3.org/2001/04/xmlenc#sha256"/>
        <ds:DigestValue>GhkUkuPTmJ5e0iO0OdehaqL6XVuUr8TqSI5f9UHVyfc=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opc:RelationshipReference SourceId="rId1"/>
          </ds:Transform>
          <ds:Transform Algorithm="http://www.w3.org/TR/2001/REC-xml-c14n-20010315"/>
        </ds:Transforms>
        <ds:DigestMethod Algorithm="http://www.w3.org/2001/04/xmlenc#sha256"/>
        <ds:DigestValue>oSPxYFlD9MZj9zVRdLyk9cmN5DBm0enS1SeruhvO4wo=</ds:DigestValue>
      </ds:Reference>
    </ds:Manifest>
    <ds:SignatureProperties>
      <ds:SignatureProperty Id="idSignatureTime" Target="#idPackageSignature">
        <opc:SignatureTime xmlns:opc="http://schemas.openxmlformats.org/package/2006/digital-signature">
          <opc:Format>YYYY-MM-DDThh:mm:ss.sTZD</opc:Format>
          <opc:Value>2026-07-28T16:44:13.4+03:00</opc:Value>
        </opc:SignatureTime>
      </ds:SignatureProperty>
    </ds:SignatureProperties>
  </ds:Object>
  <ds:Object Id="XadesObjectId-6ba0d238-9474-4691-8b17-a805710962fc">
    <xades:QualifyingProperties xmlns:xades="http://uri.etsi.org/01903/v1.3.2#" Id="QualifyingProperties-3e1c0618-a313-41aa-96ca-98e63084fa8a" Target="#idPackageSignature">
      <xades:SignedProperties Id="SignedProperties-idPackageSignature">
        <xades:SignedSignatureProperties>
          <xades:SigningTime>2026-07-28T16:44:13+03:00</xades:SigningTime>
          <xades:SigningCertificate>
            <xades:Cert xmlns:ds="http://www.w3.org/2000/09/xmldsig#">
              <xades:CertDigest xmlns:ds="http://www.w3.org/2000/09/xmldsig#">
                <ds:DigestMethod Algorithm="http://www.w3.org/2001/04/xmlenc#sha256"/>
                <ds:DigestValue xmlns:xades="http://uri.etsi.org/01903/v1.3.2#">q3ssG/FjLIuZHv8mX885RCEfNk0GWVRLUQWqSgPARjQ=</ds:DigestValue>
              </xades:CertDigest>
              <xades:IssuerSerial xmlns:ds="http://www.w3.org/2000/09/xmldsig#">
                <ds:X509IssuerName xmlns:xades="http://uri.etsi.org/01903/v1.3.2#">C=BG, L=Sofia, O=Information Services JSC, OID.2.5.4.97=NTRBG-831641791, CN=StampIT Global Qualified CA</ds:X509IssuerName>
                <ds:X509SerialNumber xmlns:xades="http://uri.etsi.org/01903/v1.3.2#">5795671329374622170</ds:X509SerialNumber>
              </xades:IssuerSerial>
            </xades:Cert>
          </xades:SigningCertificate>
        </xades:SignedSignatureProperties>
      </xades:SignedProperties>
    </xades:QualifyingProperties>
  </ds:Object>
</ds:Signature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2HDatV6eFLdQSbmk36ErzXk5ju003V7RWWOOWLyRSoA=</DigestValue>
    </Reference>
    <Reference Type="http://www.w3.org/2000/09/xmldsig#Object" URI="#idOfficeObject">
      <DigestMethod Algorithm="http://www.w3.org/2001/04/xmlenc#sha256"/>
      <DigestValue>F253tF5XKIZRG80r0ppAQIVyIPp6muD5LArQ+ilP5HA=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uJE/0ZwJ3vKNZRh4GLgw8KhHkT6gFiMXmtHdIYVhNMI=</DigestValue>
    </Reference>
    <Reference Type="http://www.w3.org/2000/09/xmldsig#Object" URI="#idValidSigLnImg">
      <DigestMethod Algorithm="http://www.w3.org/2001/04/xmlenc#sha256"/>
      <DigestValue>Wew8T58Ftn3amZKPLRuWxSWQf1pGnF6bmYEDlSPCECI=</DigestValue>
    </Reference>
    <Reference Type="http://www.w3.org/2000/09/xmldsig#Object" URI="#idInvalidSigLnImg">
      <DigestMethod Algorithm="http://www.w3.org/2001/04/xmlenc#sha256"/>
      <DigestValue>W1Z/FnAclZdU1FMWozRsy/neMiWww+XS1hMikmTDvlE=</DigestValue>
    </Reference>
  </SignedInfo>
  <SignatureValue>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</SignatureValue>
  <KeyInfo>
    <X509Data>
      <X509Certificate>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d5oQu1yjSGfYoH1PNfaDDqw08/nhcz8Nl7BUskbvulc=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KG/WdxfjHLg2NAt2JDJGd7Nu6jlZkj9jkPfNxshVjBM=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oSPxYFlD9MZj9zVRdLyk9cmN5DBm0enS1SeruhvO4wo=</DigestValue>
      </Reference>
      <Reference URI="/word/document.xml?ContentType=application/vnd.openxmlformats-officedocument.wordprocessingml.document.main+xml">
        <DigestMethod Algorithm="http://www.w3.org/2001/04/xmlenc#sha256"/>
        <DigestValue>2DfKpNXXh5jtsKhKEc+Kd47KzsqhpJKRcyarPyH1zkE=</DigestValue>
      </Reference>
      <Reference URI="/word/endnotes.xml?ContentType=application/vnd.openxmlformats-officedocument.wordprocessingml.endnotes+xml">
        <DigestMethod Algorithm="http://www.w3.org/2001/04/xmlenc#sha256"/>
        <DigestValue>FbtOWssUf5/ZbE9mKd25Ez0ZBVOFyPQDZJqgs07fD2g=</DigestValue>
      </Reference>
      <Reference URI="/word/fontTable.xml?ContentType=application/vnd.openxmlformats-officedocument.wordprocessingml.fontTable+xml">
        <DigestMethod Algorithm="http://www.w3.org/2001/04/xmlenc#sha256"/>
        <DigestValue>c83UDzdUJIB/FrazWu/zLJ0517a0NYWf2rLstIwahFM=</DigestValue>
      </Reference>
      <Reference URI="/word/footer1.xml?ContentType=application/vnd.openxmlformats-officedocument.wordprocessingml.footer+xml">
        <DigestMethod Algorithm="http://www.w3.org/2001/04/xmlenc#sha256"/>
        <DigestValue>g5Kwa2W5JDbQFqLNnHT9MMp42bK7mHnk0GrgnxOe6LI=</DigestValue>
      </Reference>
      <Reference URI="/word/footer2.xml?ContentType=application/vnd.openxmlformats-officedocument.wordprocessingml.footer+xml">
        <DigestMethod Algorithm="http://www.w3.org/2001/04/xmlenc#sha256"/>
        <DigestValue>a8rhhIEiGhSbm/j0TQYMyt9d3v9iZYN7JD1BnzS6Lsc=</DigestValue>
      </Reference>
      <Reference URI="/word/footnotes.xml?ContentType=application/vnd.openxmlformats-officedocument.wordprocessingml.footnotes+xml">
        <DigestMethod Algorithm="http://www.w3.org/2001/04/xmlenc#sha256"/>
        <DigestValue>ZKTa+b5Kcnojtmx64jCyk88tX7ZOjIbdBOoEU6RTF2A=</DigestValue>
      </Reference>
      <Reference URI="/word/header1.xml?ContentType=application/vnd.openxmlformats-officedocument.wordprocessingml.header+xml">
        <DigestMethod Algorithm="http://www.w3.org/2001/04/xmlenc#sha256"/>
        <DigestValue>ZACanIQRYdgHfvZF2G6H0/eWg8kKjQlQO0rU0o7vAcc=</DigestValue>
      </Reference>
      <Reference URI="/word/header2.xml?ContentType=application/vnd.openxmlformats-officedocument.wordprocessingml.header+xml">
        <DigestMethod Algorithm="http://www.w3.org/2001/04/xmlenc#sha256"/>
        <DigestValue>WgNzRaEAk/zTrld5YNUfKIfGjc94KrAmFTGdYSHgRb8=</DigestValue>
      </Reference>
      <Reference URI="/word/media/image1.emf?ContentType=image/x-emf">
        <DigestMethod Algorithm="http://www.w3.org/2001/04/xmlenc#sha256"/>
        <DigestValue>xaxcjNctkNhFDg9DbaaghOIJ6IzI5N1nIOirUPNF2F0=</DigestValue>
      </Reference>
      <Reference URI="/word/media/image2.jpeg?ContentType=image/jpeg">
        <DigestMethod Algorithm="http://www.w3.org/2001/04/xmlenc#sha256"/>
        <DigestValue>N9SQJ8lOH7kM+QBNA4dEBaQmYw+i8emo0KySDWpSUKI=</DigestValue>
      </Reference>
      <Reference URI="/word/numbering.xml?ContentType=application/vnd.openxmlformats-officedocument.wordprocessingml.numbering+xml">
        <DigestMethod Algorithm="http://www.w3.org/2001/04/xmlenc#sha256"/>
        <DigestValue>LRKJGIuJbYBazF88p8/Nm7EOfLk1kAjsBi06lLiyMXw=</DigestValue>
      </Reference>
      <Reference URI="/word/settings.xml?ContentType=application/vnd.openxmlformats-officedocument.wordprocessingml.settings+xml">
        <DigestMethod Algorithm="http://www.w3.org/2001/04/xmlenc#sha256"/>
        <DigestValue>FtawJ++nS/9GIzn7UZFZQzU0y/Q3FpTDu2JEXF+Kq58=</DigestValue>
      </Reference>
      <Reference URI="/word/styles.xml?ContentType=application/vnd.openxmlformats-officedocument.wordprocessingml.styles+xml">
        <DigestMethod Algorithm="http://www.w3.org/2001/04/xmlenc#sha256"/>
        <DigestValue>tluOF195DPaSjpp3yI6dOMZLKq7AbQBsrQsbuf1o2/Y=</DigestValue>
      </Reference>
      <Reference URI="/word/theme/theme1.xml?ContentType=application/vnd.openxmlformats-officedocument.theme+xml">
        <DigestMethod Algorithm="http://www.w3.org/2001/04/xmlenc#sha256"/>
        <DigestValue>b/+i/FC8khgBHv2DhSZMIywpSDH9T0wuHZiLTsCSF0o=</DigestValue>
      </Reference>
      <Reference URI="/word/webSettings.xml?ContentType=application/vnd.openxmlformats-officedocument.wordprocessingml.webSettings+xml">
        <DigestMethod Algorithm="http://www.w3.org/2001/04/xmlenc#sha256"/>
        <DigestValue>oOfnkb6apimn1vK5WlCx4UPYY6s6WvkMxMNSM/DFzs0=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2026-07-28T13:49:30Z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{B16F2091-4F7F-4C8E-9786-E0B816D588ED}</SetupID>
          <SignatureText>Али Хатип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2026-07-28T13:49:30Z</xd:SigningTime>
          <xd:SigningCertificate>
            <xd:Cert>
              <xd:CertDigest>
                <DigestMethod Algorithm="http://www.w3.org/2001/04/xmlenc#sha256"/>
                <DigestValue>sUIvt61GZ1fG0HSA9bsdOe9YJ/z5sALivj1hGesbyRA=</DigestValue>
              </xd:CertDigest>
              <xd:IssuerSerial>
                <X509IssuerName>C=BG, L=Sofia, O=Information Services JSC, OID.2.5.4.97=NTRBG-831641791, CN=StampIT Global Qualified CA</X509IssuerName>
                <X509SerialNumber>5515295810104643902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7Bg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CGwUkCAAAAAIbBSQIAAAAAAAAAAAAAyF5aa/x/AAAAAAAAAAAAAKow9AX8fwAAAAARbPx/AAAQFhoE/H8AAAAAAAAAAAAAAAAAAAAAAAD4lc62l7UAAGS38wX8fwAASAAAAAAAAACQAQAAAAAAAHDUB9FJAgAACJBPPAAAAAAAAAAAAAAAAAkAAAAAAAAAAAAAAAAAAAAsj088TwAAAMCPTzxPAAAAYUQwa/x/AAAAAAAAAAAAAJABAAAAAAAAcNQH0UkCAAAIkE88TwAAAHDUB9FJAgAAu+s0a/x/AADQjk88TwAAAMCPTzxP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HQBAADRBQAAXQAAAF0EAAA+AAAAAAAAAMheWmv8fwAAAAAAAAAAAAAvAgAALwIAANEFAABGBwAAdAEAANEFAAAAAAAAAAAAAAAAAAAAAAAAGN3Otpe1AADRBQAAAAAAAAAAAAAAAAAAcQWKAAAAAABw1AfRSQIAAJDITzwAAAAAAAAAAAAAAAAHAAAAAAAAAHBMEdFJAgAAzMdPPE8AAABgyE88TwAAAGFEMGv8fwAAIAEAAAAAAAAAAAAAAAAAAAAAAAAAAAAAAAAAAAAAAABw1AfRSQIAALvrNGv8fwAAcMdPPE8AAABgyE88T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OJBfx/AACUIiAE/H8AALAzV9ZJAgAAyF5aa/x/AAAAAAAAAAAAAEI6IAT8fwAAAQAAAAAAAABgv1PUSQIAAAAAAAAAAAAAAAAAAAAAAAD4Ts62l7UAAAEAAAAAAAAAAFlPPE8AAACQAQAAAAAAAHDUB9FJAgAACFtPPAAAAAAAAAAAAAAAAAYAAAAAAAAAAgAAAAAAAAAsWk88TwAAAMBaTzxPAAAAYUQwa/x/AAAAAAAAAAAAAOhagwUAAAAAaNFn1kkCAAAwWU88TwAAAHDUB9FJAgAAu+s0a/x/AADQWU88TwAAAMBaTzxP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</Object>
  <Object Id="idInvalidSigLnImg">AQAAAGwAAAAAAAAAAAAAAP8AAAB/AAAAAAAAAAAAAABzGwAAtQ0AACBFTUYAAAEAg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hsFJAgAAAACGwUkCAAAAAAAAAAAAAMheWmv8fwAAAAAAAAAAAACqMPQF/H8AAAAAEWz8fwAAEBYaBPx/AAAAAAAAAAAAAAAAAAAAAAAA+JXOtpe1AABkt/MF/H8AAEgAAAAAAAAAkAEAAAAAAABw1AfRSQIAAAiQTzwAAAAAAAAAAAAAAAAJAAAAAAAAAAAAAAAAAAAALI9PPE8AAADAj088TwAAAGFEMGv8fwAAAAAAAAAAAACQAQAAAAAAAHDUB9FJAgAACJBPPE8AAABw1AfRSQIAALvrNGv8fwAA0I5PPE8AAADAj088Tw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0AQAA0QUAAF0AAABdBAAAPgAAAAAAAADIXlpr/H8AAAAAAAAAAAAALwIAAC8CAADRBQAARgcAAHQBAADRBQAAAAAAAAAAAAAAAAAAAAAAABjdzraXtQAA0QUAAAAAAAAAAAAAAAAAAHEFigAAAAAAcNQH0UkCAACQyE88AAAAAAAAAAAAAAAABwAAAAAAAABwTBHRSQIAAMzHTzxPAAAAYMhPPE8AAABhRDBr/H8AACABAAAAAAAAAAAAAAAAAAAAAAAAAAAAAAAAAAAAAAAAcNQH0UkCAAC76zRr/H8AAHDHTzxPAAAAYMhPPE8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gDiQX8fwAAlCIgBPx/AACwM1fWSQIAAMheWmv8fwAAAAAAAAAAAABCOiAE/H8AAAEAAAAAAAAAYL9T1EkCAAAAAAAAAAAAAAAAAAAAAAAA+E7Otpe1AAABAAAAAAAAAABZTzxPAAAAkAEAAAAAAABw1AfRSQIAAAhbTzwAAAAAAAAAAAAAAAAGAAAAAAAAAAIAAAAAAAAALFpPPE8AAADAWk88TwAAAGFEMGv8fwAAAAAAAAAAAADoWoMFAAAAAGjRZ9ZJAgAAMFlPPE8AAABw1AfRSQIAALvrNGv8fwAA0FlPPE8AAADAWk88Tw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qs/866+OBJyZ04KW/BZUHHR6LZ60JDyz+yHBgz0Zjn0=</DigestValue>
    </Reference>
    <Reference Type="http://www.w3.org/2000/09/xmldsig#Object" URI="#idOfficeObject">
      <DigestMethod Algorithm="http://www.w3.org/2001/04/xmlenc#sha256"/>
      <DigestValue>Gzc8Hoz4z7bEBnmKdRcWf5gy6ABEAn7fUoAnhxwZMBc=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P8WdeeLjhBUkuTQnLF78GZWmZXYtLUJAklHgkZ7bwGI=</DigestValue>
    </Reference>
    <Reference Type="http://www.w3.org/2000/09/xmldsig#Object" URI="#idValidSigLnImg">
      <DigestMethod Algorithm="http://www.w3.org/2001/04/xmlenc#sha256"/>
      <DigestValue>NkzesTccZEtemgDE9nChk35trR56lMjNJKpXF+Bu60s=</DigestValue>
    </Reference>
    <Reference Type="http://www.w3.org/2000/09/xmldsig#Object" URI="#idInvalidSigLnImg">
      <DigestMethod Algorithm="http://www.w3.org/2001/04/xmlenc#sha256"/>
      <DigestValue>BGOlgbljSmbaTD52GaLlztFfqddwh2lLsi4xIYRHjoA=</DigestValue>
    </Reference>
  </SignedInfo>
  <SignatureValue>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</SignatureValue>
  <KeyInfo>
    <X509Data>
      <X509Certificate>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d5oQu1yjSGfYoH1PNfaDDqw08/nhcz8Nl7BUskbvulc=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KG/WdxfjHLg2NAt2JDJGd7Nu6jlZkj9jkPfNxshVjBM=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oSPxYFlD9MZj9zVRdLyk9cmN5DBm0enS1SeruhvO4wo=</DigestValue>
      </Reference>
      <Reference URI="/word/document.xml?ContentType=application/vnd.openxmlformats-officedocument.wordprocessingml.document.main+xml">
        <DigestMethod Algorithm="http://www.w3.org/2001/04/xmlenc#sha256"/>
        <DigestValue>2DfKpNXXh5jtsKhKEc+Kd47KzsqhpJKRcyarPyH1zkE=</DigestValue>
      </Reference>
      <Reference URI="/word/endnotes.xml?ContentType=application/vnd.openxmlformats-officedocument.wordprocessingml.endnotes+xml">
        <DigestMethod Algorithm="http://www.w3.org/2001/04/xmlenc#sha256"/>
        <DigestValue>FbtOWssUf5/ZbE9mKd25Ez0ZBVOFyPQDZJqgs07fD2g=</DigestValue>
      </Reference>
      <Reference URI="/word/fontTable.xml?ContentType=application/vnd.openxmlformats-officedocument.wordprocessingml.fontTable+xml">
        <DigestMethod Algorithm="http://www.w3.org/2001/04/xmlenc#sha256"/>
        <DigestValue>c83UDzdUJIB/FrazWu/zLJ0517a0NYWf2rLstIwahFM=</DigestValue>
      </Reference>
      <Reference URI="/word/footer1.xml?ContentType=application/vnd.openxmlformats-officedocument.wordprocessingml.footer+xml">
        <DigestMethod Algorithm="http://www.w3.org/2001/04/xmlenc#sha256"/>
        <DigestValue>g5Kwa2W5JDbQFqLNnHT9MMp42bK7mHnk0GrgnxOe6LI=</DigestValue>
      </Reference>
      <Reference URI="/word/footer2.xml?ContentType=application/vnd.openxmlformats-officedocument.wordprocessingml.footer+xml">
        <DigestMethod Algorithm="http://www.w3.org/2001/04/xmlenc#sha256"/>
        <DigestValue>a8rhhIEiGhSbm/j0TQYMyt9d3v9iZYN7JD1BnzS6Lsc=</DigestValue>
      </Reference>
      <Reference URI="/word/footnotes.xml?ContentType=application/vnd.openxmlformats-officedocument.wordprocessingml.footnotes+xml">
        <DigestMethod Algorithm="http://www.w3.org/2001/04/xmlenc#sha256"/>
        <DigestValue>ZKTa+b5Kcnojtmx64jCyk88tX7ZOjIbdBOoEU6RTF2A=</DigestValue>
      </Reference>
      <Reference URI="/word/header1.xml?ContentType=application/vnd.openxmlformats-officedocument.wordprocessingml.header+xml">
        <DigestMethod Algorithm="http://www.w3.org/2001/04/xmlenc#sha256"/>
        <DigestValue>ZACanIQRYdgHfvZF2G6H0/eWg8kKjQlQO0rU0o7vAcc=</DigestValue>
      </Reference>
      <Reference URI="/word/header2.xml?ContentType=application/vnd.openxmlformats-officedocument.wordprocessingml.header+xml">
        <DigestMethod Algorithm="http://www.w3.org/2001/04/xmlenc#sha256"/>
        <DigestValue>WgNzRaEAk/zTrld5YNUfKIfGjc94KrAmFTGdYSHgRb8=</DigestValue>
      </Reference>
      <Reference URI="/word/media/image1.emf?ContentType=image/x-emf">
        <DigestMethod Algorithm="http://www.w3.org/2001/04/xmlenc#sha256"/>
        <DigestValue>xaxcjNctkNhFDg9DbaaghOIJ6IzI5N1nIOirUPNF2F0=</DigestValue>
      </Reference>
      <Reference URI="/word/media/image2.jpeg?ContentType=image/jpeg">
        <DigestMethod Algorithm="http://www.w3.org/2001/04/xmlenc#sha256"/>
        <DigestValue>N9SQJ8lOH7kM+QBNA4dEBaQmYw+i8emo0KySDWpSUKI=</DigestValue>
      </Reference>
      <Reference URI="/word/numbering.xml?ContentType=application/vnd.openxmlformats-officedocument.wordprocessingml.numbering+xml">
        <DigestMethod Algorithm="http://www.w3.org/2001/04/xmlenc#sha256"/>
        <DigestValue>LRKJGIuJbYBazF88p8/Nm7EOfLk1kAjsBi06lLiyMXw=</DigestValue>
      </Reference>
      <Reference URI="/word/settings.xml?ContentType=application/vnd.openxmlformats-officedocument.wordprocessingml.settings+xml">
        <DigestMethod Algorithm="http://www.w3.org/2001/04/xmlenc#sha256"/>
        <DigestValue>FtawJ++nS/9GIzn7UZFZQzU0y/Q3FpTDu2JEXF+Kq58=</DigestValue>
      </Reference>
      <Reference URI="/word/styles.xml?ContentType=application/vnd.openxmlformats-officedocument.wordprocessingml.styles+xml">
        <DigestMethod Algorithm="http://www.w3.org/2001/04/xmlenc#sha256"/>
        <DigestValue>tluOF195DPaSjpp3yI6dOMZLKq7AbQBsrQsbuf1o2/Y=</DigestValue>
      </Reference>
      <Reference URI="/word/theme/theme1.xml?ContentType=application/vnd.openxmlformats-officedocument.theme+xml">
        <DigestMethod Algorithm="http://www.w3.org/2001/04/xmlenc#sha256"/>
        <DigestValue>b/+i/FC8khgBHv2DhSZMIywpSDH9T0wuHZiLTsCSF0o=</DigestValue>
      </Reference>
      <Reference URI="/word/webSettings.xml?ContentType=application/vnd.openxmlformats-officedocument.wordprocessingml.webSettings+xml">
        <DigestMethod Algorithm="http://www.w3.org/2001/04/xmlenc#sha256"/>
        <DigestValue>oOfnkb6apimn1vK5WlCx4UPYY6s6WvkMxMNSM/DFzs0=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2026-07-28T13:56:19Z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{F0745052-6007-4871-BCFF-4C89AF08B1AB}</SetupID>
          <SignatureText>04-06-20(1)/28.07.2026г.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2026-07-28T13:56:19Z</xd:SigningTime>
          <xd:SigningCertificate>
            <xd:Cert>
              <xd:CertDigest>
                <DigestMethod Algorithm="http://www.w3.org/2001/04/xmlenc#sha256"/>
                <DigestValue>yZro1JFhDWNIgnz28Gmt2LSnelznXxmfMAejosRVxJ8=</DigestValue>
              </xd:CertDigest>
              <xd:IssuerSerial>
                <X509IssuerName>C=BG, L=Sofia, O=Information Services JSC, OID.2.5.4.97=NTRBG-831641791, CN=StampIT Global Qualified CA</X509IssuerName>
                <X509SerialNumber>7936357911906297949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h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LRkpJXPAIiXzwAlgph2aPfzE0iVzwAAAAAAcJXPAFQn8xNolc8AX2VHd3YAAAAgAAAAAgAAAAAALAF0HjwBAAAAAAAALAFwHjwB/////yyVzwB4AAAA0Ac8AWQAAAAAAAAARIJLd5DV8hMAACwBgk1L7wAAAAD4ls8AyX+YdgAAzwAAAAAA1X+YdgAAAAD1////AAAAAAAAAAAAAAAAkAEAAFMEPgmUlc8ArZaGdQAAEnaIlc8AAAAAAJCVzwAAAAAAAAAAAGH7hXUAAAAACQAAAKiWzwCols8AAAIAAPz///8BAAAAAAAAAAAAAAAAAAAAAAAAAAAAAAD44sYT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ITA3AAAAAAAAgQAANzRzwAAAAAgAADGF9RG6mUQqcYXQHHsZeBp7GXoqMYX9KjGFwEAAADQqMYXAgAAAAAAAACUzM8Ao7brZdCoxheAtutl2MzPAD6v7GVFr+xlXTrUBhipxhfwnOllILrsZQAAAADQqMYXHKnGF+TMzwAAAOxl5EbqZbgRdRLwqMYXdJrpZeC57GVFr+xlAQAAAPSoxhf0zM8ACrrsZeRG6mW4EXUSIM3PALS37GXwqMYXAAAAAAAAAABh+4V1jIMoEQcAAAAwzs8AMM7PAAACAAD8////AQAAAAAAAAAAAAAAAAAAAAAAAAAAAAAA+OLGE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rvNG3PABhvzwAlgph2UQAAANhszwAAAAAAWAAAADsAAAACAAAAAAAAANEAAACA/MEXAAAAAEAM3Rf4T1V3wAjlF9Ae3RcAAAAAQAzdF10aVWMDAAAAZBpVYwEAAADIwMkX8FWCYwkwS2N/Gg5bcrRL7wAHOAGIbs8AyX+YdgAAzwACAAAA1X+YdoBzzwDg////AAAAAAAAAAAAAAAAkAEAAAAAAAEAAAAAYQByAGkAYQBsAAAAAAAAAAAAAAAAAAAAAAAAAGH7hXUAAAAABgAAADhuzwA4bs8AAAIAAPz///8BAAAAAAAAAAAAAAAAAAAAAAAAAAAAAAD44sYT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</Object>
  <Object Id="idInvalidSigLnImg">AQAAAGwAAAAAAAAAAAAAAP8AAAB/AAAAAAAAAAAAAABzGwAAtQ0AACBFTUYAAAEAGB0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C0ZKSVzwCIl88AJYKYdmj38xNIlc8AAAAAAHCVzwBUJ/MTaJXPAF9lR3d2AAAAIAAAAAIAAAAAACwBdB48AQAAAAAAACwBcB48Af////8slc8AeAAAANAHPAFkAAAAAAAAAESCS3eQ1fITAAAsAYJNS+8AAAAA+JbPAMl/mHYAAM8AAAAAANV/mHYAAAAA9f///wAAAAAAAAAAAAAAAJABAABTBD4JlJXPAK2WhnUAABJ2iJXPAAAAAACQlc8AAAAAAAAAAABh+4V1AAAAAAkAAACols8AqJbPAAACAAD8////AQAAAAAAAAAAAAAAAAAAAAAAAAAAAAAA+OLGE2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EwNwAAAAAAAIEAADc0c8AAAAAIAAAxhfURuplEKnGF0Bx7GXgaexl6KjGF/SoxhcBAAAA0KjGFwIAAAAAAAAAlMzPAKO262XQqMYXgLbrZdjMzwA+r+xlRa/sZV061AYYqcYX8JzpZSC67GUAAAAA0KjGFxypxhfkzM8AAADsZeRG6mW4EXUS8KjGF3Sa6WXguexlRa/sZQEAAAD0qMYX9MzPAAq67GXkRupluBF1EiDNzwC0t+xl8KjGFwAAAAAAAAAAYfuFdYyDKBEHAAAAMM7PADDOzwAAAgAA/P///wEAAAAAAAAAAAAAAAAAAAAAAAAAAAAAAPjixhN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K7zRtzwAYb88AJYKYdlEAAADYbM8AAAAAAFgAAAA7AAAAAgAAAAAAAADRAAAAgPzBFwAAAABADN0X+E9Vd8AI5RfQHt0XAAAAAEAM3RddGlVjAwAAAGQaVWMBAAAAyMDJF/BVgmMJMEtjfxoOW3K0S+8ABzgBiG7PAMl/mHYAAM8AAgAAANV/mHaAc88A4P///wAAAAAAAAAAAAAAAJABAAAAAAABAAAAAGEAcgBpAGEAbAAAAAAAAAAAAAAAAAAAAAAAAABh+4V1AAAAAAYAAAA4bs8AOG7PAAACAAD8////AQAAAAAAAAAAAAAAAAAAAAAAAAAAAAAA+OLGE2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310FE-35C8-4929-BC1D-AF5D59885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Писмо - Times New Roman</Template>
  <TotalTime>500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Писмо от ОУ Благоевград</vt:lpstr>
    </vt:vector>
  </TitlesOfParts>
  <Company>ОА Благоевград</Company>
  <LinksUpToDate>false</LinksUpToDate>
  <CharactersWithSpaces>4594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Писмо от ОУ Благоевград</dc:title>
  <dc:subject>Приложение № 1</dc:subject>
  <dc:creator>Красимира Крумова</dc:creator>
  <cp:keywords/>
  <cp:lastModifiedBy>Красимира Крумова</cp:lastModifiedBy>
  <cp:revision>9</cp:revision>
  <cp:lastPrinted>2024-06-10T10:37:00Z</cp:lastPrinted>
  <dcterms:created xsi:type="dcterms:W3CDTF">2026-07-27T08:06:00Z</dcterms:created>
  <dcterms:modified xsi:type="dcterms:W3CDTF">2026-07-28T13:29:00Z</dcterms:modified>
</cp:coreProperties>
</file>